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97B" w:rsidRPr="00067A6E" w:rsidRDefault="00C868A0" w:rsidP="00067A6E">
      <w:pPr>
        <w:pStyle w:val="1"/>
        <w:keepNext w:val="0"/>
        <w:widowControl w:val="0"/>
        <w:rPr>
          <w:rFonts w:cs="Arial"/>
          <w:color w:val="282A2E"/>
          <w:sz w:val="24"/>
          <w:szCs w:val="24"/>
        </w:rPr>
      </w:pPr>
      <w:bookmarkStart w:id="0" w:name="_GoBack"/>
      <w:bookmarkEnd w:id="0"/>
      <w:r>
        <w:rPr>
          <w:rFonts w:cs="Arial"/>
          <w:color w:val="282A2E"/>
          <w:sz w:val="24"/>
          <w:szCs w:val="24"/>
        </w:rPr>
        <w:t xml:space="preserve">3. </w:t>
      </w:r>
      <w:r w:rsidR="00E2797B" w:rsidRPr="00067A6E">
        <w:rPr>
          <w:rFonts w:cs="Arial"/>
          <w:color w:val="282A2E"/>
          <w:sz w:val="24"/>
          <w:szCs w:val="24"/>
        </w:rPr>
        <w:t>СТРОИТЕЛЬСТВО</w:t>
      </w:r>
    </w:p>
    <w:p w:rsidR="003B3FB7" w:rsidRPr="00C868A0" w:rsidRDefault="003B3FB7" w:rsidP="00067A6E">
      <w:pPr>
        <w:pStyle w:val="21"/>
        <w:widowControl w:val="0"/>
        <w:rPr>
          <w:rFonts w:cs="Arial"/>
          <w:b/>
          <w:color w:val="282A2E"/>
          <w:sz w:val="56"/>
          <w:szCs w:val="56"/>
        </w:rPr>
      </w:pPr>
    </w:p>
    <w:p w:rsidR="002E710C" w:rsidRPr="00067A6E" w:rsidRDefault="002E710C" w:rsidP="00067A6E">
      <w:pPr>
        <w:pStyle w:val="21"/>
        <w:widowControl w:val="0"/>
        <w:rPr>
          <w:rFonts w:cs="Arial"/>
          <w:color w:val="282A2E"/>
          <w:sz w:val="22"/>
          <w:szCs w:val="22"/>
        </w:rPr>
      </w:pPr>
      <w:r w:rsidRPr="00067A6E">
        <w:rPr>
          <w:rFonts w:cs="Arial"/>
          <w:b/>
          <w:color w:val="282A2E"/>
          <w:sz w:val="22"/>
          <w:szCs w:val="22"/>
        </w:rPr>
        <w:t>Строительная деятельность.</w:t>
      </w:r>
      <w:r w:rsidRPr="00067A6E">
        <w:rPr>
          <w:rFonts w:cs="Arial"/>
          <w:color w:val="282A2E"/>
          <w:sz w:val="22"/>
          <w:szCs w:val="22"/>
        </w:rPr>
        <w:t xml:space="preserve"> </w:t>
      </w:r>
      <w:r w:rsidR="008F2F71" w:rsidRPr="00067A6E">
        <w:rPr>
          <w:rFonts w:cs="Arial"/>
          <w:color w:val="282A2E"/>
          <w:sz w:val="22"/>
          <w:szCs w:val="22"/>
        </w:rPr>
        <w:t xml:space="preserve">Объем работ, выполненных по виду экономической деятельности «Строительство», в </w:t>
      </w:r>
      <w:r w:rsidR="00D60418">
        <w:rPr>
          <w:rFonts w:cs="Arial"/>
          <w:color w:val="282A2E"/>
          <w:sz w:val="22"/>
          <w:szCs w:val="22"/>
        </w:rPr>
        <w:t>июне</w:t>
      </w:r>
      <w:r w:rsidR="008F2F71" w:rsidRPr="00067A6E">
        <w:rPr>
          <w:rFonts w:cs="Arial"/>
          <w:color w:val="282A2E"/>
          <w:sz w:val="22"/>
          <w:szCs w:val="22"/>
        </w:rPr>
        <w:t xml:space="preserve"> 202</w:t>
      </w:r>
      <w:r w:rsidR="00265C9B" w:rsidRPr="00067A6E">
        <w:rPr>
          <w:rFonts w:cs="Arial"/>
          <w:color w:val="282A2E"/>
          <w:sz w:val="22"/>
          <w:szCs w:val="22"/>
        </w:rPr>
        <w:t>4</w:t>
      </w:r>
      <w:r w:rsidR="008F2F71" w:rsidRPr="00067A6E">
        <w:rPr>
          <w:rFonts w:cs="Arial"/>
          <w:color w:val="282A2E"/>
          <w:sz w:val="22"/>
          <w:szCs w:val="22"/>
        </w:rPr>
        <w:t xml:space="preserve"> года составил </w:t>
      </w:r>
      <w:r w:rsidR="006A5BCA" w:rsidRPr="00067A6E">
        <w:rPr>
          <w:rFonts w:cs="Arial"/>
          <w:color w:val="282A2E"/>
          <w:sz w:val="22"/>
          <w:szCs w:val="22"/>
        </w:rPr>
        <w:t>2</w:t>
      </w:r>
      <w:r w:rsidR="00067A6E" w:rsidRPr="00067A6E">
        <w:rPr>
          <w:rFonts w:cs="Arial"/>
          <w:color w:val="282A2E"/>
          <w:sz w:val="22"/>
          <w:szCs w:val="22"/>
        </w:rPr>
        <w:t xml:space="preserve"> </w:t>
      </w:r>
      <w:r w:rsidR="00D60418">
        <w:rPr>
          <w:rFonts w:cs="Arial"/>
          <w:color w:val="282A2E"/>
          <w:sz w:val="22"/>
          <w:szCs w:val="22"/>
        </w:rPr>
        <w:t>406</w:t>
      </w:r>
      <w:r w:rsidR="006A5BCA" w:rsidRPr="00067A6E">
        <w:rPr>
          <w:rFonts w:cs="Arial"/>
          <w:color w:val="282A2E"/>
          <w:sz w:val="22"/>
          <w:szCs w:val="22"/>
        </w:rPr>
        <w:t>,</w:t>
      </w:r>
      <w:r w:rsidR="00D60418">
        <w:rPr>
          <w:rFonts w:cs="Arial"/>
          <w:color w:val="282A2E"/>
          <w:sz w:val="22"/>
          <w:szCs w:val="22"/>
        </w:rPr>
        <w:t>9</w:t>
      </w:r>
      <w:r w:rsidR="008F2F71" w:rsidRPr="00067A6E">
        <w:rPr>
          <w:rFonts w:cs="Arial"/>
          <w:color w:val="282A2E"/>
          <w:sz w:val="22"/>
          <w:szCs w:val="22"/>
        </w:rPr>
        <w:t xml:space="preserve"> </w:t>
      </w:r>
      <w:proofErr w:type="spellStart"/>
      <w:proofErr w:type="gramStart"/>
      <w:r w:rsidR="008F2F71" w:rsidRPr="00067A6E">
        <w:rPr>
          <w:rFonts w:cs="Arial"/>
          <w:color w:val="282A2E"/>
          <w:sz w:val="22"/>
          <w:szCs w:val="22"/>
        </w:rPr>
        <w:t>млн</w:t>
      </w:r>
      <w:proofErr w:type="spellEnd"/>
      <w:proofErr w:type="gramEnd"/>
      <w:r w:rsidR="008F2F71" w:rsidRPr="00067A6E">
        <w:rPr>
          <w:rFonts w:cs="Arial"/>
          <w:color w:val="282A2E"/>
          <w:sz w:val="22"/>
          <w:szCs w:val="22"/>
        </w:rPr>
        <w:t xml:space="preserve"> рублей или </w:t>
      </w:r>
      <w:r w:rsidR="006A5BCA" w:rsidRPr="00067A6E">
        <w:rPr>
          <w:rFonts w:cs="Arial"/>
          <w:color w:val="282A2E"/>
          <w:sz w:val="22"/>
          <w:szCs w:val="22"/>
        </w:rPr>
        <w:t>1</w:t>
      </w:r>
      <w:r w:rsidR="00D60418">
        <w:rPr>
          <w:rFonts w:cs="Arial"/>
          <w:color w:val="282A2E"/>
          <w:sz w:val="22"/>
          <w:szCs w:val="22"/>
        </w:rPr>
        <w:t>07</w:t>
      </w:r>
      <w:r w:rsidR="006A5BCA" w:rsidRPr="00067A6E">
        <w:rPr>
          <w:rFonts w:cs="Arial"/>
          <w:color w:val="282A2E"/>
          <w:sz w:val="22"/>
          <w:szCs w:val="22"/>
        </w:rPr>
        <w:t>,</w:t>
      </w:r>
      <w:r w:rsidR="00D60418">
        <w:rPr>
          <w:rFonts w:cs="Arial"/>
          <w:color w:val="282A2E"/>
          <w:sz w:val="22"/>
          <w:szCs w:val="22"/>
        </w:rPr>
        <w:t>3</w:t>
      </w:r>
      <w:r w:rsidR="008F2F71" w:rsidRPr="00067A6E">
        <w:rPr>
          <w:rFonts w:cs="Arial"/>
          <w:color w:val="282A2E"/>
          <w:sz w:val="22"/>
          <w:szCs w:val="22"/>
        </w:rPr>
        <w:t xml:space="preserve">% </w:t>
      </w:r>
      <w:r w:rsidR="00067A6E" w:rsidRPr="00067A6E">
        <w:rPr>
          <w:rFonts w:cs="Arial"/>
          <w:color w:val="282A2E"/>
          <w:sz w:val="22"/>
          <w:szCs w:val="22"/>
        </w:rPr>
        <w:br/>
      </w:r>
      <w:r w:rsidR="00260DE1" w:rsidRPr="00067A6E">
        <w:rPr>
          <w:rFonts w:cs="Arial"/>
          <w:color w:val="282A2E"/>
          <w:sz w:val="22"/>
          <w:szCs w:val="22"/>
        </w:rPr>
        <w:t xml:space="preserve">(в сопоставимых ценах) </w:t>
      </w:r>
      <w:r w:rsidR="008F2F71" w:rsidRPr="00067A6E">
        <w:rPr>
          <w:rFonts w:cs="Arial"/>
          <w:color w:val="282A2E"/>
          <w:sz w:val="22"/>
          <w:szCs w:val="22"/>
        </w:rPr>
        <w:t>к соответствующему периоду предыдущ</w:t>
      </w:r>
      <w:r w:rsidR="00265C9B" w:rsidRPr="00067A6E">
        <w:rPr>
          <w:rFonts w:cs="Arial"/>
          <w:color w:val="282A2E"/>
          <w:sz w:val="22"/>
          <w:szCs w:val="22"/>
        </w:rPr>
        <w:t>его года</w:t>
      </w:r>
      <w:r w:rsidR="008F2F71" w:rsidRPr="00067A6E">
        <w:rPr>
          <w:rFonts w:cs="Arial"/>
          <w:color w:val="282A2E"/>
          <w:sz w:val="22"/>
          <w:szCs w:val="22"/>
        </w:rPr>
        <w:t>.</w:t>
      </w:r>
    </w:p>
    <w:p w:rsidR="00265C9B" w:rsidRPr="00C868A0" w:rsidRDefault="00265C9B" w:rsidP="00067A6E">
      <w:pPr>
        <w:pStyle w:val="21"/>
        <w:widowControl w:val="0"/>
        <w:rPr>
          <w:rFonts w:cs="Arial"/>
          <w:b/>
          <w:color w:val="282A2E"/>
          <w:sz w:val="56"/>
          <w:szCs w:val="56"/>
        </w:rPr>
      </w:pPr>
    </w:p>
    <w:p w:rsidR="002E710C" w:rsidRPr="00067A6E" w:rsidRDefault="00265C9B" w:rsidP="00067A6E">
      <w:pPr>
        <w:pStyle w:val="21"/>
        <w:widowControl w:val="0"/>
        <w:ind w:firstLine="0"/>
        <w:jc w:val="center"/>
        <w:rPr>
          <w:rFonts w:cs="Arial"/>
          <w:b/>
          <w:color w:val="282A2E"/>
          <w:sz w:val="22"/>
          <w:szCs w:val="22"/>
        </w:rPr>
      </w:pPr>
      <w:r w:rsidRPr="00067A6E">
        <w:rPr>
          <w:rFonts w:cs="Arial"/>
          <w:b/>
          <w:color w:val="282A2E"/>
          <w:sz w:val="22"/>
          <w:szCs w:val="22"/>
        </w:rPr>
        <w:t>Динамика объема работ, выполненных по виду деятельности «Строительство»</w:t>
      </w:r>
    </w:p>
    <w:p w:rsidR="00265C9B" w:rsidRPr="00C868A0" w:rsidRDefault="00265C9B" w:rsidP="00067A6E">
      <w:pPr>
        <w:pStyle w:val="21"/>
        <w:widowControl w:val="0"/>
        <w:jc w:val="center"/>
        <w:rPr>
          <w:rFonts w:cs="Arial"/>
          <w:color w:val="282A2E"/>
          <w:szCs w:val="28"/>
          <w:highlight w:val="yellow"/>
        </w:rPr>
      </w:pPr>
    </w:p>
    <w:tbl>
      <w:tblPr>
        <w:tblW w:w="4946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4A0"/>
      </w:tblPr>
      <w:tblGrid>
        <w:gridCol w:w="2379"/>
        <w:gridCol w:w="2265"/>
        <w:gridCol w:w="2552"/>
        <w:gridCol w:w="2552"/>
      </w:tblGrid>
      <w:tr w:rsidR="00067A6E" w:rsidRPr="00067A6E" w:rsidTr="0058471A">
        <w:trPr>
          <w:trHeight w:val="219"/>
          <w:tblHeader/>
        </w:trPr>
        <w:tc>
          <w:tcPr>
            <w:tcW w:w="1220" w:type="pct"/>
            <w:vMerge w:val="restart"/>
            <w:shd w:val="clear" w:color="auto" w:fill="EBEBEB"/>
            <w:hideMark/>
          </w:tcPr>
          <w:p w:rsidR="00265C9B" w:rsidRPr="00067A6E" w:rsidRDefault="00265C9B" w:rsidP="00C868A0">
            <w:pPr>
              <w:pStyle w:val="a3"/>
              <w:widowControl w:val="0"/>
              <w:suppressAutoHyphens/>
              <w:spacing w:line="276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162" w:type="pct"/>
            <w:vMerge w:val="restart"/>
            <w:shd w:val="clear" w:color="auto" w:fill="EBEBEB"/>
            <w:hideMark/>
          </w:tcPr>
          <w:p w:rsidR="00265C9B" w:rsidRPr="00067A6E" w:rsidRDefault="00265C9B" w:rsidP="00C868A0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proofErr w:type="spellStart"/>
            <w:proofErr w:type="gramStart"/>
            <w:r w:rsidRPr="00067A6E">
              <w:rPr>
                <w:rFonts w:cs="Arial"/>
                <w:iCs/>
                <w:color w:val="282A2E"/>
                <w:sz w:val="18"/>
                <w:szCs w:val="18"/>
              </w:rPr>
              <w:t>Млн</w:t>
            </w:r>
            <w:proofErr w:type="spellEnd"/>
            <w:proofErr w:type="gramEnd"/>
            <w:r w:rsidRPr="00067A6E">
              <w:rPr>
                <w:rFonts w:cs="Arial"/>
                <w:iCs/>
                <w:color w:val="282A2E"/>
                <w:sz w:val="18"/>
                <w:szCs w:val="18"/>
              </w:rPr>
              <w:t xml:space="preserve"> рублей</w:t>
            </w:r>
          </w:p>
        </w:tc>
        <w:tc>
          <w:tcPr>
            <w:tcW w:w="2618" w:type="pct"/>
            <w:gridSpan w:val="2"/>
            <w:shd w:val="clear" w:color="auto" w:fill="EBEBEB"/>
            <w:hideMark/>
          </w:tcPr>
          <w:p w:rsidR="00265C9B" w:rsidRPr="00067A6E" w:rsidRDefault="00265C9B" w:rsidP="00C868A0">
            <w:pPr>
              <w:pStyle w:val="21"/>
              <w:widowControl w:val="0"/>
              <w:suppressAutoHyphens/>
              <w:spacing w:line="276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В % к</w:t>
            </w:r>
          </w:p>
        </w:tc>
      </w:tr>
      <w:tr w:rsidR="00067A6E" w:rsidRPr="00067A6E" w:rsidTr="007E7F3F">
        <w:trPr>
          <w:trHeight w:val="396"/>
          <w:tblHeader/>
        </w:trPr>
        <w:tc>
          <w:tcPr>
            <w:tcW w:w="1220" w:type="pct"/>
            <w:vMerge/>
            <w:shd w:val="clear" w:color="auto" w:fill="EBEBEB"/>
            <w:hideMark/>
          </w:tcPr>
          <w:p w:rsidR="00265C9B" w:rsidRPr="00067A6E" w:rsidRDefault="00265C9B" w:rsidP="00C868A0">
            <w:pPr>
              <w:pStyle w:val="a3"/>
              <w:widowControl w:val="0"/>
              <w:suppressAutoHyphens/>
              <w:spacing w:line="276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162" w:type="pct"/>
            <w:vMerge/>
            <w:shd w:val="clear" w:color="auto" w:fill="EBEBEB"/>
            <w:hideMark/>
          </w:tcPr>
          <w:p w:rsidR="00265C9B" w:rsidRPr="00067A6E" w:rsidRDefault="00265C9B" w:rsidP="00C868A0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cs="Arial"/>
                <w:iCs/>
                <w:color w:val="282A2E"/>
                <w:sz w:val="18"/>
                <w:szCs w:val="18"/>
              </w:rPr>
            </w:pPr>
          </w:p>
        </w:tc>
        <w:tc>
          <w:tcPr>
            <w:tcW w:w="1309" w:type="pct"/>
            <w:shd w:val="clear" w:color="auto" w:fill="EBEBEB"/>
            <w:hideMark/>
          </w:tcPr>
          <w:p w:rsidR="00265C9B" w:rsidRPr="00067A6E" w:rsidRDefault="00265C9B" w:rsidP="00C868A0">
            <w:pPr>
              <w:pStyle w:val="21"/>
              <w:widowControl w:val="0"/>
              <w:suppressAutoHyphens/>
              <w:spacing w:line="276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1309" w:type="pct"/>
            <w:shd w:val="clear" w:color="auto" w:fill="EBEBEB"/>
          </w:tcPr>
          <w:p w:rsidR="00265C9B" w:rsidRPr="00067A6E" w:rsidRDefault="00BF1753" w:rsidP="00C868A0">
            <w:pPr>
              <w:pStyle w:val="21"/>
              <w:widowControl w:val="0"/>
              <w:suppressAutoHyphens/>
              <w:spacing w:line="276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предыдущему периоду</w:t>
            </w:r>
          </w:p>
        </w:tc>
      </w:tr>
      <w:tr w:rsidR="00067A6E" w:rsidRPr="00067A6E" w:rsidTr="007E7F3F">
        <w:tc>
          <w:tcPr>
            <w:tcW w:w="5000" w:type="pct"/>
            <w:gridSpan w:val="4"/>
            <w:vAlign w:val="bottom"/>
            <w:hideMark/>
          </w:tcPr>
          <w:p w:rsidR="007E7F3F" w:rsidRPr="00067A6E" w:rsidRDefault="007E7F3F" w:rsidP="00C868A0">
            <w:pPr>
              <w:pStyle w:val="a3"/>
              <w:widowControl w:val="0"/>
              <w:suppressAutoHyphens/>
              <w:spacing w:line="276" w:lineRule="auto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2023</w:t>
            </w:r>
            <w:r w:rsidRPr="00067A6E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 </w:t>
            </w: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067A6E" w:rsidRPr="00067A6E" w:rsidTr="00844B9C">
        <w:trPr>
          <w:trHeight w:val="23"/>
        </w:trPr>
        <w:tc>
          <w:tcPr>
            <w:tcW w:w="1220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</w:t>
            </w:r>
            <w:r w:rsidR="00B829D6" w:rsidRPr="00067A6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492,5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49,5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69,2</w:t>
            </w:r>
          </w:p>
        </w:tc>
      </w:tr>
      <w:tr w:rsidR="00067A6E" w:rsidRPr="00067A6E" w:rsidTr="00844B9C">
        <w:trPr>
          <w:trHeight w:val="23"/>
        </w:trPr>
        <w:tc>
          <w:tcPr>
            <w:tcW w:w="1220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</w:t>
            </w:r>
            <w:r w:rsidR="00B829D6" w:rsidRPr="00067A6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639,2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169,9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109,8</w:t>
            </w:r>
          </w:p>
        </w:tc>
      </w:tr>
      <w:tr w:rsidR="00067A6E" w:rsidRPr="00067A6E" w:rsidTr="00844B9C">
        <w:trPr>
          <w:trHeight w:val="23"/>
        </w:trPr>
        <w:tc>
          <w:tcPr>
            <w:tcW w:w="1220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1 831,6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26,8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112,3</w:t>
            </w:r>
          </w:p>
        </w:tc>
      </w:tr>
      <w:tr w:rsidR="00067A6E" w:rsidRPr="00067A6E" w:rsidTr="00844B9C">
        <w:trPr>
          <w:trHeight w:val="23"/>
        </w:trPr>
        <w:tc>
          <w:tcPr>
            <w:tcW w:w="1220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</w:t>
            </w: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 xml:space="preserve"> квартал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4</w:t>
            </w:r>
            <w:r w:rsidR="00B829D6"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963,3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45,8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43,3</w:t>
            </w:r>
          </w:p>
        </w:tc>
      </w:tr>
      <w:tr w:rsidR="00067A6E" w:rsidRPr="00067A6E" w:rsidTr="00844B9C">
        <w:trPr>
          <w:trHeight w:val="23"/>
        </w:trPr>
        <w:tc>
          <w:tcPr>
            <w:tcW w:w="1220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2</w:t>
            </w:r>
            <w:r w:rsidR="00B829D6" w:rsidRPr="00067A6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154,5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50,7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117,4</w:t>
            </w:r>
          </w:p>
        </w:tc>
      </w:tr>
      <w:tr w:rsidR="00067A6E" w:rsidRPr="00067A6E" w:rsidTr="00844B9C">
        <w:trPr>
          <w:trHeight w:val="23"/>
        </w:trPr>
        <w:tc>
          <w:tcPr>
            <w:tcW w:w="1220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 xml:space="preserve">Май 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</w:t>
            </w:r>
            <w:r w:rsidR="00B829D6" w:rsidRPr="00067A6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891,1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60,5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87,0</w:t>
            </w:r>
          </w:p>
        </w:tc>
      </w:tr>
      <w:tr w:rsidR="00067A6E" w:rsidRPr="00067A6E" w:rsidTr="00844B9C">
        <w:trPr>
          <w:trHeight w:val="23"/>
        </w:trPr>
        <w:tc>
          <w:tcPr>
            <w:tcW w:w="1220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2</w:t>
            </w:r>
            <w:r w:rsidR="00B829D6" w:rsidRPr="00067A6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005,7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48,2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105,4</w:t>
            </w:r>
          </w:p>
        </w:tc>
      </w:tr>
      <w:tr w:rsidR="00067A6E" w:rsidRPr="00067A6E" w:rsidTr="00844B9C">
        <w:trPr>
          <w:trHeight w:val="23"/>
        </w:trPr>
        <w:tc>
          <w:tcPr>
            <w:tcW w:w="1220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II квартал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6</w:t>
            </w:r>
            <w:r w:rsidR="00B829D6"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051,3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52,5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121,1</w:t>
            </w:r>
          </w:p>
        </w:tc>
      </w:tr>
      <w:tr w:rsidR="00067A6E" w:rsidRPr="00067A6E" w:rsidTr="00844B9C">
        <w:trPr>
          <w:trHeight w:val="23"/>
        </w:trPr>
        <w:tc>
          <w:tcPr>
            <w:tcW w:w="1220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I полугодие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11</w:t>
            </w:r>
            <w:r w:rsidR="00B829D6"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014,6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49,2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proofErr w:type="spellStart"/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067A6E" w:rsidRPr="00067A6E" w:rsidTr="00844B9C">
        <w:trPr>
          <w:trHeight w:val="23"/>
        </w:trPr>
        <w:tc>
          <w:tcPr>
            <w:tcW w:w="1220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2</w:t>
            </w:r>
            <w:r w:rsidR="00B829D6" w:rsidRPr="00067A6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332,6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58,8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115,7</w:t>
            </w:r>
          </w:p>
        </w:tc>
      </w:tr>
      <w:tr w:rsidR="00067A6E" w:rsidRPr="00067A6E" w:rsidTr="00844B9C">
        <w:trPr>
          <w:trHeight w:val="23"/>
        </w:trPr>
        <w:tc>
          <w:tcPr>
            <w:tcW w:w="1220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5</w:t>
            </w:r>
            <w:r w:rsidR="00B829D6" w:rsidRPr="00067A6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018,1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275,8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213,9</w:t>
            </w:r>
          </w:p>
        </w:tc>
      </w:tr>
      <w:tr w:rsidR="00067A6E" w:rsidRPr="00067A6E" w:rsidTr="00844B9C">
        <w:trPr>
          <w:trHeight w:val="180"/>
        </w:trPr>
        <w:tc>
          <w:tcPr>
            <w:tcW w:w="1220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7</w:t>
            </w:r>
            <w:r w:rsidR="00B829D6" w:rsidRPr="00067A6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230,5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209,0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142,3</w:t>
            </w:r>
          </w:p>
        </w:tc>
      </w:tr>
      <w:tr w:rsidR="00067A6E" w:rsidRPr="00067A6E" w:rsidTr="00844B9C">
        <w:trPr>
          <w:trHeight w:val="180"/>
        </w:trPr>
        <w:tc>
          <w:tcPr>
            <w:tcW w:w="1220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III</w:t>
            </w: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 xml:space="preserve"> квартал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14</w:t>
            </w:r>
            <w:r w:rsidR="00B829D6"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581,2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157,2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235,4</w:t>
            </w:r>
          </w:p>
        </w:tc>
      </w:tr>
      <w:tr w:rsidR="00067A6E" w:rsidRPr="00067A6E" w:rsidTr="00844B9C">
        <w:trPr>
          <w:trHeight w:val="180"/>
        </w:trPr>
        <w:tc>
          <w:tcPr>
            <w:tcW w:w="1220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Январь</w:t>
            </w:r>
            <w:r w:rsidR="00A77254" w:rsidRPr="00067A6E">
              <w:rPr>
                <w:rFonts w:cs="Arial"/>
                <w:b/>
                <w:color w:val="282A2E"/>
                <w:sz w:val="18"/>
                <w:szCs w:val="18"/>
              </w:rPr>
              <w:t xml:space="preserve"> –</w:t>
            </w: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 xml:space="preserve"> сентябрь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25</w:t>
            </w:r>
            <w:r w:rsidR="00B829D6"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595,8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80,3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proofErr w:type="spellStart"/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067A6E" w:rsidRPr="00067A6E" w:rsidTr="00844B9C">
        <w:trPr>
          <w:trHeight w:val="180"/>
        </w:trPr>
        <w:tc>
          <w:tcPr>
            <w:tcW w:w="1220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3</w:t>
            </w:r>
            <w:r w:rsidR="00B829D6" w:rsidRPr="00067A6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439,4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71,2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47,0</w:t>
            </w:r>
          </w:p>
        </w:tc>
      </w:tr>
      <w:tr w:rsidR="00067A6E" w:rsidRPr="00067A6E" w:rsidTr="00844B9C">
        <w:trPr>
          <w:trHeight w:val="180"/>
        </w:trPr>
        <w:tc>
          <w:tcPr>
            <w:tcW w:w="1220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3</w:t>
            </w:r>
            <w:r w:rsidR="00B829D6" w:rsidRPr="00067A6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521,7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70,9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101,7</w:t>
            </w:r>
          </w:p>
        </w:tc>
      </w:tr>
      <w:tr w:rsidR="00067A6E" w:rsidRPr="00067A6E" w:rsidTr="00844B9C">
        <w:trPr>
          <w:trHeight w:val="180"/>
        </w:trPr>
        <w:tc>
          <w:tcPr>
            <w:tcW w:w="1220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6</w:t>
            </w:r>
            <w:r w:rsidR="00B829D6" w:rsidRPr="00067A6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 xml:space="preserve">433,9 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281,3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181,7</w:t>
            </w:r>
          </w:p>
        </w:tc>
      </w:tr>
      <w:tr w:rsidR="00067A6E" w:rsidRPr="00067A6E" w:rsidTr="00844B9C">
        <w:trPr>
          <w:trHeight w:val="180"/>
        </w:trPr>
        <w:tc>
          <w:tcPr>
            <w:tcW w:w="1220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tabs>
                <w:tab w:val="left" w:pos="1276"/>
                <w:tab w:val="left" w:pos="1560"/>
              </w:tabs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IV </w:t>
            </w: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13 395,0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110,5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89,5</w:t>
            </w:r>
          </w:p>
        </w:tc>
      </w:tr>
      <w:tr w:rsidR="00067A6E" w:rsidRPr="00067A6E" w:rsidTr="00844B9C">
        <w:trPr>
          <w:trHeight w:val="180"/>
        </w:trPr>
        <w:tc>
          <w:tcPr>
            <w:tcW w:w="1220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tabs>
                <w:tab w:val="left" w:pos="1276"/>
                <w:tab w:val="left" w:pos="1560"/>
              </w:tabs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162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38</w:t>
            </w:r>
            <w:r w:rsidR="00B829D6"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990,8</w:t>
            </w:r>
          </w:p>
        </w:tc>
        <w:tc>
          <w:tcPr>
            <w:tcW w:w="1309" w:type="pct"/>
            <w:vAlign w:val="bottom"/>
            <w:hideMark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88,4</w:t>
            </w:r>
          </w:p>
        </w:tc>
        <w:tc>
          <w:tcPr>
            <w:tcW w:w="1309" w:type="pct"/>
            <w:vAlign w:val="bottom"/>
          </w:tcPr>
          <w:p w:rsidR="00BF1753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proofErr w:type="spellStart"/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067A6E" w:rsidRPr="00067A6E" w:rsidTr="007E7F3F">
        <w:tc>
          <w:tcPr>
            <w:tcW w:w="5000" w:type="pct"/>
            <w:gridSpan w:val="4"/>
            <w:vAlign w:val="bottom"/>
            <w:hideMark/>
          </w:tcPr>
          <w:p w:rsidR="007E7F3F" w:rsidRPr="00067A6E" w:rsidRDefault="007E7F3F" w:rsidP="00C868A0">
            <w:pPr>
              <w:pStyle w:val="a3"/>
              <w:widowControl w:val="0"/>
              <w:suppressAutoHyphens/>
              <w:spacing w:line="276" w:lineRule="auto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2024</w:t>
            </w:r>
            <w:r w:rsidRPr="00067A6E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 </w:t>
            </w: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067A6E" w:rsidRPr="00067A6E" w:rsidTr="007E7F3F">
        <w:tc>
          <w:tcPr>
            <w:tcW w:w="1220" w:type="pct"/>
            <w:vAlign w:val="bottom"/>
            <w:hideMark/>
          </w:tcPr>
          <w:p w:rsidR="00265C9B" w:rsidRPr="00067A6E" w:rsidRDefault="00265C9B" w:rsidP="00C868A0">
            <w:pPr>
              <w:pStyle w:val="a3"/>
              <w:widowControl w:val="0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162" w:type="pct"/>
            <w:vAlign w:val="bottom"/>
            <w:hideMark/>
          </w:tcPr>
          <w:p w:rsidR="00265C9B" w:rsidRPr="00067A6E" w:rsidRDefault="007E7F3F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1 111</w:t>
            </w:r>
            <w:r w:rsidR="00265C9B" w:rsidRPr="00067A6E">
              <w:rPr>
                <w:rFonts w:cs="Arial"/>
                <w:color w:val="282A2E"/>
                <w:sz w:val="18"/>
                <w:szCs w:val="18"/>
                <w:lang w:val="en-US"/>
              </w:rPr>
              <w:t>,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7</w:t>
            </w:r>
          </w:p>
        </w:tc>
        <w:tc>
          <w:tcPr>
            <w:tcW w:w="1309" w:type="pct"/>
            <w:vAlign w:val="bottom"/>
            <w:hideMark/>
          </w:tcPr>
          <w:p w:rsidR="00265C9B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68,6</w:t>
            </w:r>
          </w:p>
        </w:tc>
        <w:tc>
          <w:tcPr>
            <w:tcW w:w="1309" w:type="pct"/>
          </w:tcPr>
          <w:p w:rsidR="00265C9B" w:rsidRPr="00067A6E" w:rsidRDefault="00BF175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16,9</w:t>
            </w:r>
          </w:p>
        </w:tc>
      </w:tr>
      <w:tr w:rsidR="00067A6E" w:rsidRPr="00067A6E" w:rsidTr="007E7F3F">
        <w:tc>
          <w:tcPr>
            <w:tcW w:w="1220" w:type="pct"/>
            <w:vAlign w:val="bottom"/>
            <w:hideMark/>
          </w:tcPr>
          <w:p w:rsidR="005D1E95" w:rsidRPr="00067A6E" w:rsidRDefault="005D1E95" w:rsidP="00C868A0">
            <w:pPr>
              <w:pStyle w:val="a3"/>
              <w:widowControl w:val="0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162" w:type="pct"/>
            <w:vAlign w:val="bottom"/>
            <w:hideMark/>
          </w:tcPr>
          <w:p w:rsidR="005D1E95" w:rsidRPr="00067A6E" w:rsidRDefault="005D1E95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</w:t>
            </w:r>
            <w:r w:rsidR="00844B9C" w:rsidRPr="00067A6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424,2</w:t>
            </w:r>
          </w:p>
        </w:tc>
        <w:tc>
          <w:tcPr>
            <w:tcW w:w="1309" w:type="pct"/>
            <w:vAlign w:val="bottom"/>
            <w:hideMark/>
          </w:tcPr>
          <w:p w:rsidR="005D1E95" w:rsidRPr="00067A6E" w:rsidRDefault="005D1E95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78,7</w:t>
            </w:r>
          </w:p>
        </w:tc>
        <w:tc>
          <w:tcPr>
            <w:tcW w:w="1309" w:type="pct"/>
          </w:tcPr>
          <w:p w:rsidR="005D1E95" w:rsidRPr="00067A6E" w:rsidRDefault="005D1E95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125,8</w:t>
            </w:r>
          </w:p>
        </w:tc>
      </w:tr>
      <w:tr w:rsidR="00067A6E" w:rsidRPr="00067A6E" w:rsidTr="007E7F3F">
        <w:tc>
          <w:tcPr>
            <w:tcW w:w="1220" w:type="pct"/>
            <w:vAlign w:val="bottom"/>
            <w:hideMark/>
          </w:tcPr>
          <w:p w:rsidR="00262393" w:rsidRPr="00067A6E" w:rsidRDefault="00262393" w:rsidP="00C868A0">
            <w:pPr>
              <w:pStyle w:val="a3"/>
              <w:widowControl w:val="0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162" w:type="pct"/>
            <w:vAlign w:val="bottom"/>
            <w:hideMark/>
          </w:tcPr>
          <w:p w:rsidR="00262393" w:rsidRPr="00067A6E" w:rsidRDefault="0026239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2</w:t>
            </w:r>
            <w:r w:rsidR="002F2603" w:rsidRPr="00067A6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554,3</w:t>
            </w:r>
          </w:p>
        </w:tc>
        <w:tc>
          <w:tcPr>
            <w:tcW w:w="1309" w:type="pct"/>
            <w:vAlign w:val="bottom"/>
            <w:hideMark/>
          </w:tcPr>
          <w:p w:rsidR="00262393" w:rsidRPr="00067A6E" w:rsidRDefault="0026239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125,1</w:t>
            </w:r>
          </w:p>
        </w:tc>
        <w:tc>
          <w:tcPr>
            <w:tcW w:w="1309" w:type="pct"/>
          </w:tcPr>
          <w:p w:rsidR="00262393" w:rsidRPr="00067A6E" w:rsidRDefault="0026239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178,1</w:t>
            </w:r>
          </w:p>
        </w:tc>
      </w:tr>
      <w:tr w:rsidR="00067A6E" w:rsidRPr="00067A6E" w:rsidTr="00844B9C">
        <w:tc>
          <w:tcPr>
            <w:tcW w:w="1220" w:type="pct"/>
            <w:vAlign w:val="bottom"/>
            <w:hideMark/>
          </w:tcPr>
          <w:p w:rsidR="00262393" w:rsidRPr="00067A6E" w:rsidRDefault="00262393" w:rsidP="00C868A0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</w:t>
            </w: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 xml:space="preserve"> квартал</w:t>
            </w:r>
          </w:p>
        </w:tc>
        <w:tc>
          <w:tcPr>
            <w:tcW w:w="1162" w:type="pct"/>
            <w:vAlign w:val="bottom"/>
            <w:hideMark/>
          </w:tcPr>
          <w:p w:rsidR="00262393" w:rsidRPr="00067A6E" w:rsidRDefault="0026239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5</w:t>
            </w:r>
            <w:r w:rsidR="001D74D9"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090,2</w:t>
            </w:r>
          </w:p>
        </w:tc>
        <w:tc>
          <w:tcPr>
            <w:tcW w:w="1309" w:type="pct"/>
            <w:vAlign w:val="bottom"/>
            <w:hideMark/>
          </w:tcPr>
          <w:p w:rsidR="00262393" w:rsidRPr="00067A6E" w:rsidRDefault="0026239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93,0</w:t>
            </w:r>
          </w:p>
        </w:tc>
        <w:tc>
          <w:tcPr>
            <w:tcW w:w="1309" w:type="pct"/>
            <w:vAlign w:val="bottom"/>
          </w:tcPr>
          <w:p w:rsidR="00262393" w:rsidRPr="00067A6E" w:rsidRDefault="00262393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36,4</w:t>
            </w:r>
          </w:p>
        </w:tc>
      </w:tr>
      <w:tr w:rsidR="00067A6E" w:rsidRPr="00067A6E" w:rsidTr="00844B9C">
        <w:tc>
          <w:tcPr>
            <w:tcW w:w="1220" w:type="pct"/>
            <w:vAlign w:val="bottom"/>
            <w:hideMark/>
          </w:tcPr>
          <w:p w:rsidR="00E1161F" w:rsidRPr="00067A6E" w:rsidRDefault="00E1161F" w:rsidP="00C868A0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162" w:type="pct"/>
            <w:vAlign w:val="bottom"/>
            <w:hideMark/>
          </w:tcPr>
          <w:p w:rsidR="00E1161F" w:rsidRPr="00067A6E" w:rsidRDefault="00E1161F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2</w:t>
            </w:r>
            <w:r w:rsidR="002F2603" w:rsidRPr="00067A6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855,1</w:t>
            </w:r>
          </w:p>
        </w:tc>
        <w:tc>
          <w:tcPr>
            <w:tcW w:w="1309" w:type="pct"/>
            <w:vAlign w:val="bottom"/>
            <w:hideMark/>
          </w:tcPr>
          <w:p w:rsidR="00E1161F" w:rsidRPr="00067A6E" w:rsidRDefault="00E1161F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118,3</w:t>
            </w:r>
          </w:p>
        </w:tc>
        <w:tc>
          <w:tcPr>
            <w:tcW w:w="1309" w:type="pct"/>
            <w:vAlign w:val="bottom"/>
          </w:tcPr>
          <w:p w:rsidR="00E1161F" w:rsidRPr="00067A6E" w:rsidRDefault="00E1161F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111,0</w:t>
            </w:r>
          </w:p>
        </w:tc>
      </w:tr>
      <w:tr w:rsidR="00067A6E" w:rsidRPr="00067A6E" w:rsidTr="00844B9C">
        <w:tc>
          <w:tcPr>
            <w:tcW w:w="1220" w:type="pct"/>
            <w:vAlign w:val="bottom"/>
            <w:hideMark/>
          </w:tcPr>
          <w:p w:rsidR="006A5BCA" w:rsidRPr="00067A6E" w:rsidRDefault="006A5BCA" w:rsidP="00C868A0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162" w:type="pct"/>
            <w:vAlign w:val="bottom"/>
            <w:hideMark/>
          </w:tcPr>
          <w:p w:rsidR="006A5BCA" w:rsidRPr="00067A6E" w:rsidRDefault="006A5BCA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2</w:t>
            </w:r>
            <w:r w:rsidR="00067A6E" w:rsidRPr="00067A6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576,1</w:t>
            </w:r>
          </w:p>
        </w:tc>
        <w:tc>
          <w:tcPr>
            <w:tcW w:w="1309" w:type="pct"/>
            <w:vAlign w:val="bottom"/>
            <w:hideMark/>
          </w:tcPr>
          <w:p w:rsidR="006A5BCA" w:rsidRPr="00067A6E" w:rsidRDefault="006A5BCA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122,0</w:t>
            </w:r>
          </w:p>
        </w:tc>
        <w:tc>
          <w:tcPr>
            <w:tcW w:w="1309" w:type="pct"/>
            <w:vAlign w:val="bottom"/>
          </w:tcPr>
          <w:p w:rsidR="006A5BCA" w:rsidRPr="00067A6E" w:rsidRDefault="006A5BCA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89,7</w:t>
            </w:r>
          </w:p>
        </w:tc>
      </w:tr>
      <w:tr w:rsidR="00D60418" w:rsidRPr="00067A6E" w:rsidTr="00844B9C">
        <w:tc>
          <w:tcPr>
            <w:tcW w:w="1220" w:type="pct"/>
            <w:vAlign w:val="bottom"/>
            <w:hideMark/>
          </w:tcPr>
          <w:p w:rsidR="00D60418" w:rsidRPr="00067A6E" w:rsidRDefault="00D60418" w:rsidP="00C868A0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162" w:type="pct"/>
            <w:vAlign w:val="bottom"/>
            <w:hideMark/>
          </w:tcPr>
          <w:p w:rsidR="00D60418" w:rsidRPr="00067A6E" w:rsidRDefault="00D60418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color w:val="282A2E"/>
                <w:sz w:val="18"/>
                <w:szCs w:val="18"/>
              </w:rPr>
              <w:t>2</w:t>
            </w:r>
            <w:r w:rsidR="00F73EC3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>
              <w:rPr>
                <w:rFonts w:cs="Arial"/>
                <w:color w:val="282A2E"/>
                <w:sz w:val="18"/>
                <w:szCs w:val="18"/>
              </w:rPr>
              <w:t>406</w:t>
            </w:r>
            <w:r w:rsidRPr="00067A6E">
              <w:rPr>
                <w:rFonts w:cs="Arial"/>
                <w:color w:val="282A2E"/>
                <w:sz w:val="18"/>
                <w:szCs w:val="18"/>
              </w:rPr>
              <w:t>,</w:t>
            </w:r>
            <w:r>
              <w:rPr>
                <w:rFonts w:cs="Arial"/>
                <w:color w:val="282A2E"/>
                <w:sz w:val="18"/>
                <w:szCs w:val="18"/>
              </w:rPr>
              <w:t>9</w:t>
            </w:r>
          </w:p>
        </w:tc>
        <w:tc>
          <w:tcPr>
            <w:tcW w:w="1309" w:type="pct"/>
            <w:vAlign w:val="bottom"/>
            <w:hideMark/>
          </w:tcPr>
          <w:p w:rsidR="00D60418" w:rsidRPr="00067A6E" w:rsidRDefault="00D60418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107,3</w:t>
            </w:r>
          </w:p>
        </w:tc>
        <w:tc>
          <w:tcPr>
            <w:tcW w:w="1309" w:type="pct"/>
            <w:vAlign w:val="bottom"/>
          </w:tcPr>
          <w:p w:rsidR="00D60418" w:rsidRPr="00067A6E" w:rsidRDefault="00D60418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92,7</w:t>
            </w:r>
          </w:p>
        </w:tc>
      </w:tr>
      <w:tr w:rsidR="00D60418" w:rsidRPr="00067A6E" w:rsidTr="00844B9C">
        <w:tc>
          <w:tcPr>
            <w:tcW w:w="1220" w:type="pct"/>
            <w:vAlign w:val="bottom"/>
            <w:hideMark/>
          </w:tcPr>
          <w:p w:rsidR="00D60418" w:rsidRPr="00067A6E" w:rsidRDefault="00D60418" w:rsidP="00C868A0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II квартал</w:t>
            </w:r>
          </w:p>
        </w:tc>
        <w:tc>
          <w:tcPr>
            <w:tcW w:w="1162" w:type="pct"/>
            <w:vAlign w:val="bottom"/>
            <w:hideMark/>
          </w:tcPr>
          <w:p w:rsidR="00D60418" w:rsidRPr="00067A6E" w:rsidRDefault="00D60418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7</w:t>
            </w:r>
            <w:r w:rsidR="00F73EC3"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838,1</w:t>
            </w:r>
          </w:p>
        </w:tc>
        <w:tc>
          <w:tcPr>
            <w:tcW w:w="1309" w:type="pct"/>
            <w:vAlign w:val="bottom"/>
            <w:hideMark/>
          </w:tcPr>
          <w:p w:rsidR="00D60418" w:rsidRPr="00067A6E" w:rsidRDefault="00D60418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115,8</w:t>
            </w:r>
          </w:p>
        </w:tc>
        <w:tc>
          <w:tcPr>
            <w:tcW w:w="1309" w:type="pct"/>
            <w:vAlign w:val="bottom"/>
          </w:tcPr>
          <w:p w:rsidR="00D60418" w:rsidRPr="00067A6E" w:rsidRDefault="00D60418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150,8</w:t>
            </w:r>
          </w:p>
        </w:tc>
      </w:tr>
      <w:tr w:rsidR="00D60418" w:rsidRPr="00067A6E" w:rsidTr="00844B9C">
        <w:tc>
          <w:tcPr>
            <w:tcW w:w="1220" w:type="pct"/>
            <w:vAlign w:val="bottom"/>
            <w:hideMark/>
          </w:tcPr>
          <w:p w:rsidR="00D60418" w:rsidRPr="00067A6E" w:rsidRDefault="00D60418" w:rsidP="00C868A0">
            <w:pPr>
              <w:pStyle w:val="a3"/>
              <w:widowControl w:val="0"/>
              <w:suppressAutoHyphens/>
              <w:spacing w:line="276" w:lineRule="auto"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067A6E">
              <w:rPr>
                <w:rFonts w:cs="Arial"/>
                <w:b/>
                <w:color w:val="282A2E"/>
                <w:sz w:val="18"/>
                <w:szCs w:val="18"/>
              </w:rPr>
              <w:t>I полугодие</w:t>
            </w:r>
          </w:p>
        </w:tc>
        <w:tc>
          <w:tcPr>
            <w:tcW w:w="1162" w:type="pct"/>
            <w:vAlign w:val="bottom"/>
            <w:hideMark/>
          </w:tcPr>
          <w:p w:rsidR="00D60418" w:rsidRPr="00067A6E" w:rsidRDefault="00D60418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12</w:t>
            </w:r>
            <w:r w:rsidR="00F73EC3"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928,3</w:t>
            </w:r>
          </w:p>
        </w:tc>
        <w:tc>
          <w:tcPr>
            <w:tcW w:w="1309" w:type="pct"/>
            <w:vAlign w:val="bottom"/>
            <w:hideMark/>
          </w:tcPr>
          <w:p w:rsidR="00D60418" w:rsidRPr="00067A6E" w:rsidRDefault="00D60418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105,5</w:t>
            </w:r>
          </w:p>
        </w:tc>
        <w:tc>
          <w:tcPr>
            <w:tcW w:w="1309" w:type="pct"/>
            <w:vAlign w:val="bottom"/>
          </w:tcPr>
          <w:p w:rsidR="00D60418" w:rsidRPr="00067A6E" w:rsidRDefault="00D60418" w:rsidP="00C868A0">
            <w:pPr>
              <w:pStyle w:val="a3"/>
              <w:widowControl w:val="0"/>
              <w:suppressAutoHyphens/>
              <w:spacing w:line="276" w:lineRule="auto"/>
              <w:ind w:right="34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proofErr w:type="spellStart"/>
            <w:r w:rsidRPr="00067A6E">
              <w:rPr>
                <w:rFonts w:cs="Arial"/>
                <w:b/>
                <w:bCs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</w:tbl>
    <w:p w:rsidR="00CE727B" w:rsidRPr="00C868A0" w:rsidRDefault="00CE727B" w:rsidP="00067A6E">
      <w:pPr>
        <w:pStyle w:val="a5"/>
        <w:widowControl w:val="0"/>
        <w:suppressAutoHyphens/>
        <w:ind w:firstLine="0"/>
        <w:jc w:val="center"/>
        <w:rPr>
          <w:rFonts w:ascii="Arial" w:hAnsi="Arial" w:cs="Arial"/>
          <w:b/>
          <w:i w:val="0"/>
          <w:color w:val="282A2E"/>
          <w:sz w:val="56"/>
          <w:szCs w:val="56"/>
        </w:rPr>
      </w:pPr>
    </w:p>
    <w:p w:rsidR="003B7290" w:rsidRPr="00067A6E" w:rsidRDefault="003B7290" w:rsidP="00067A6E">
      <w:pPr>
        <w:widowControl w:val="0"/>
        <w:ind w:firstLine="720"/>
        <w:rPr>
          <w:rFonts w:cs="Arial"/>
          <w:color w:val="282A2E"/>
          <w:sz w:val="22"/>
          <w:szCs w:val="22"/>
        </w:rPr>
      </w:pPr>
      <w:r w:rsidRPr="00067A6E">
        <w:rPr>
          <w:rFonts w:cs="Arial"/>
          <w:b/>
          <w:color w:val="282A2E"/>
          <w:sz w:val="22"/>
          <w:szCs w:val="22"/>
        </w:rPr>
        <w:t>Жилищное строительство.</w:t>
      </w:r>
      <w:r w:rsidRPr="00067A6E">
        <w:rPr>
          <w:rFonts w:cs="Arial"/>
          <w:color w:val="282A2E"/>
          <w:sz w:val="22"/>
          <w:szCs w:val="22"/>
        </w:rPr>
        <w:t xml:space="preserve"> </w:t>
      </w:r>
      <w:r w:rsidR="005710E8" w:rsidRPr="00067A6E">
        <w:rPr>
          <w:rFonts w:cs="Arial"/>
          <w:color w:val="282A2E"/>
          <w:sz w:val="22"/>
          <w:szCs w:val="22"/>
        </w:rPr>
        <w:t xml:space="preserve">В </w:t>
      </w:r>
      <w:r w:rsidR="005710E8">
        <w:rPr>
          <w:rFonts w:cs="Arial"/>
          <w:color w:val="282A2E"/>
          <w:sz w:val="22"/>
          <w:szCs w:val="22"/>
        </w:rPr>
        <w:t>июн</w:t>
      </w:r>
      <w:r w:rsidR="005710E8" w:rsidRPr="00067A6E">
        <w:rPr>
          <w:rFonts w:cs="Arial"/>
          <w:color w:val="282A2E"/>
          <w:sz w:val="22"/>
          <w:szCs w:val="22"/>
        </w:rPr>
        <w:t xml:space="preserve">е 2024 года возведено 1 индивидуальное жилое </w:t>
      </w:r>
      <w:r w:rsidR="005710E8" w:rsidRPr="005710E8">
        <w:rPr>
          <w:rFonts w:cs="Arial"/>
          <w:color w:val="282A2E"/>
          <w:sz w:val="22"/>
          <w:szCs w:val="22"/>
        </w:rPr>
        <w:t>здание. Н</w:t>
      </w:r>
      <w:r w:rsidR="00C80F3F" w:rsidRPr="005710E8">
        <w:rPr>
          <w:rFonts w:cs="Arial"/>
          <w:color w:val="282A2E"/>
          <w:sz w:val="22"/>
          <w:szCs w:val="22"/>
        </w:rPr>
        <w:t>аселение</w:t>
      </w:r>
      <w:r w:rsidR="005A6F15" w:rsidRPr="005710E8">
        <w:rPr>
          <w:rFonts w:cs="Arial"/>
          <w:color w:val="282A2E"/>
          <w:sz w:val="22"/>
          <w:szCs w:val="22"/>
        </w:rPr>
        <w:t>м</w:t>
      </w:r>
      <w:r w:rsidR="00C80F3F" w:rsidRPr="00067A6E">
        <w:rPr>
          <w:rFonts w:cs="Arial"/>
          <w:color w:val="282A2E"/>
          <w:sz w:val="22"/>
          <w:szCs w:val="22"/>
        </w:rPr>
        <w:t xml:space="preserve"> построен</w:t>
      </w:r>
      <w:r w:rsidR="00051D02" w:rsidRPr="00067A6E">
        <w:rPr>
          <w:rFonts w:cs="Arial"/>
          <w:color w:val="282A2E"/>
          <w:sz w:val="22"/>
          <w:szCs w:val="22"/>
        </w:rPr>
        <w:t>о</w:t>
      </w:r>
      <w:r w:rsidR="00C80F3F" w:rsidRPr="00067A6E">
        <w:rPr>
          <w:rFonts w:cs="Arial"/>
          <w:color w:val="282A2E"/>
          <w:sz w:val="22"/>
          <w:szCs w:val="22"/>
        </w:rPr>
        <w:t xml:space="preserve"> </w:t>
      </w:r>
      <w:r w:rsidR="002D4091">
        <w:rPr>
          <w:rFonts w:cs="Arial"/>
          <w:color w:val="282A2E"/>
          <w:sz w:val="22"/>
          <w:szCs w:val="22"/>
        </w:rPr>
        <w:t>74</w:t>
      </w:r>
      <w:r w:rsidR="00C80F3F" w:rsidRPr="00067A6E">
        <w:rPr>
          <w:rFonts w:cs="Arial"/>
          <w:color w:val="282A2E"/>
          <w:sz w:val="22"/>
          <w:szCs w:val="22"/>
        </w:rPr>
        <w:t xml:space="preserve"> </w:t>
      </w:r>
      <w:proofErr w:type="gramStart"/>
      <w:r w:rsidR="00C80F3F" w:rsidRPr="00067A6E">
        <w:rPr>
          <w:rFonts w:cs="Arial"/>
          <w:color w:val="282A2E"/>
          <w:sz w:val="22"/>
          <w:szCs w:val="22"/>
        </w:rPr>
        <w:t>индивидуальных</w:t>
      </w:r>
      <w:proofErr w:type="gramEnd"/>
      <w:r w:rsidR="00C80F3F" w:rsidRPr="00067A6E">
        <w:rPr>
          <w:rFonts w:cs="Arial"/>
          <w:color w:val="282A2E"/>
          <w:sz w:val="22"/>
          <w:szCs w:val="22"/>
        </w:rPr>
        <w:t xml:space="preserve"> жилых дома. </w:t>
      </w:r>
      <w:r w:rsidR="00523180" w:rsidRPr="00067A6E">
        <w:rPr>
          <w:rFonts w:cs="Arial"/>
          <w:color w:val="282A2E"/>
          <w:sz w:val="22"/>
          <w:szCs w:val="22"/>
        </w:rPr>
        <w:t>Всего построен</w:t>
      </w:r>
      <w:r w:rsidR="005D1345">
        <w:rPr>
          <w:rFonts w:cs="Arial"/>
          <w:color w:val="282A2E"/>
          <w:sz w:val="22"/>
          <w:szCs w:val="22"/>
        </w:rPr>
        <w:t>о</w:t>
      </w:r>
      <w:r w:rsidR="00523180" w:rsidRPr="00067A6E">
        <w:rPr>
          <w:rFonts w:cs="Arial"/>
          <w:color w:val="282A2E"/>
          <w:sz w:val="22"/>
          <w:szCs w:val="22"/>
        </w:rPr>
        <w:t xml:space="preserve"> </w:t>
      </w:r>
      <w:r w:rsidR="002D4091">
        <w:rPr>
          <w:rFonts w:cs="Arial"/>
          <w:color w:val="282A2E"/>
          <w:sz w:val="22"/>
          <w:szCs w:val="22"/>
        </w:rPr>
        <w:t>75</w:t>
      </w:r>
      <w:r w:rsidR="00523180" w:rsidRPr="00067A6E">
        <w:rPr>
          <w:rFonts w:cs="Arial"/>
          <w:color w:val="282A2E"/>
          <w:sz w:val="22"/>
          <w:szCs w:val="22"/>
        </w:rPr>
        <w:t xml:space="preserve"> нов</w:t>
      </w:r>
      <w:r w:rsidR="008470FE" w:rsidRPr="00067A6E">
        <w:rPr>
          <w:rFonts w:cs="Arial"/>
          <w:color w:val="282A2E"/>
          <w:sz w:val="22"/>
          <w:szCs w:val="22"/>
        </w:rPr>
        <w:t>ы</w:t>
      </w:r>
      <w:r w:rsidR="002D4091">
        <w:rPr>
          <w:rFonts w:cs="Arial"/>
          <w:color w:val="282A2E"/>
          <w:sz w:val="22"/>
          <w:szCs w:val="22"/>
        </w:rPr>
        <w:t>х</w:t>
      </w:r>
      <w:r w:rsidR="00953F06" w:rsidRPr="00067A6E">
        <w:rPr>
          <w:rFonts w:cs="Arial"/>
          <w:color w:val="282A2E"/>
          <w:sz w:val="22"/>
          <w:szCs w:val="22"/>
        </w:rPr>
        <w:t xml:space="preserve"> квартир</w:t>
      </w:r>
      <w:r w:rsidRPr="00067A6E">
        <w:rPr>
          <w:rFonts w:cs="Arial"/>
          <w:color w:val="282A2E"/>
          <w:sz w:val="22"/>
          <w:szCs w:val="22"/>
        </w:rPr>
        <w:t>.</w:t>
      </w:r>
    </w:p>
    <w:p w:rsidR="003C3E36" w:rsidRPr="00067A6E" w:rsidRDefault="003C3E36" w:rsidP="00067A6E">
      <w:pPr>
        <w:widowControl w:val="0"/>
        <w:ind w:firstLine="720"/>
        <w:rPr>
          <w:rFonts w:cs="Arial"/>
          <w:color w:val="282A2E"/>
          <w:sz w:val="22"/>
          <w:szCs w:val="22"/>
        </w:rPr>
      </w:pPr>
      <w:r w:rsidRPr="00067A6E">
        <w:rPr>
          <w:rFonts w:cs="Arial"/>
          <w:color w:val="282A2E"/>
          <w:sz w:val="22"/>
          <w:szCs w:val="22"/>
        </w:rPr>
        <w:t xml:space="preserve">В </w:t>
      </w:r>
      <w:r w:rsidR="006A194D">
        <w:rPr>
          <w:rFonts w:cs="Arial"/>
          <w:color w:val="282A2E"/>
          <w:sz w:val="22"/>
          <w:szCs w:val="22"/>
          <w:lang w:val="en-US"/>
        </w:rPr>
        <w:t>I</w:t>
      </w:r>
      <w:r w:rsidR="006A194D" w:rsidRPr="006A194D">
        <w:rPr>
          <w:rFonts w:cs="Arial"/>
          <w:color w:val="282A2E"/>
          <w:sz w:val="22"/>
          <w:szCs w:val="22"/>
        </w:rPr>
        <w:t xml:space="preserve"> </w:t>
      </w:r>
      <w:r w:rsidR="006A194D">
        <w:rPr>
          <w:rFonts w:cs="Arial"/>
          <w:color w:val="282A2E"/>
          <w:sz w:val="22"/>
          <w:szCs w:val="22"/>
        </w:rPr>
        <w:t>полугодии</w:t>
      </w:r>
      <w:r w:rsidR="006A194D" w:rsidRPr="00067A6E">
        <w:rPr>
          <w:rFonts w:cs="Arial"/>
          <w:color w:val="282A2E"/>
          <w:sz w:val="22"/>
          <w:szCs w:val="22"/>
        </w:rPr>
        <w:t xml:space="preserve"> </w:t>
      </w:r>
      <w:r w:rsidRPr="00067A6E">
        <w:rPr>
          <w:rFonts w:cs="Arial"/>
          <w:color w:val="282A2E"/>
          <w:sz w:val="22"/>
          <w:szCs w:val="22"/>
        </w:rPr>
        <w:t xml:space="preserve">2024 года </w:t>
      </w:r>
      <w:r w:rsidR="0018322E" w:rsidRPr="00067A6E">
        <w:rPr>
          <w:rFonts w:cs="Arial"/>
          <w:color w:val="282A2E"/>
          <w:sz w:val="22"/>
          <w:szCs w:val="22"/>
        </w:rPr>
        <w:t xml:space="preserve">возведено </w:t>
      </w:r>
      <w:r w:rsidR="005710E8">
        <w:rPr>
          <w:rFonts w:cs="Arial"/>
          <w:color w:val="282A2E"/>
          <w:sz w:val="22"/>
          <w:szCs w:val="22"/>
        </w:rPr>
        <w:t>2</w:t>
      </w:r>
      <w:r w:rsidR="0018322E" w:rsidRPr="00067A6E">
        <w:rPr>
          <w:rFonts w:cs="Arial"/>
          <w:color w:val="282A2E"/>
          <w:sz w:val="22"/>
          <w:szCs w:val="22"/>
        </w:rPr>
        <w:t xml:space="preserve"> индивидуальн</w:t>
      </w:r>
      <w:r w:rsidR="005710E8">
        <w:rPr>
          <w:rFonts w:cs="Arial"/>
          <w:color w:val="282A2E"/>
          <w:sz w:val="22"/>
          <w:szCs w:val="22"/>
        </w:rPr>
        <w:t>ых</w:t>
      </w:r>
      <w:r w:rsidR="0018322E" w:rsidRPr="00067A6E">
        <w:rPr>
          <w:rFonts w:cs="Arial"/>
          <w:color w:val="282A2E"/>
          <w:sz w:val="22"/>
          <w:szCs w:val="22"/>
        </w:rPr>
        <w:t xml:space="preserve"> жил</w:t>
      </w:r>
      <w:r w:rsidR="005710E8">
        <w:rPr>
          <w:rFonts w:cs="Arial"/>
          <w:color w:val="282A2E"/>
          <w:sz w:val="22"/>
          <w:szCs w:val="22"/>
        </w:rPr>
        <w:t>ых здания</w:t>
      </w:r>
      <w:r w:rsidR="0018322E" w:rsidRPr="00067A6E">
        <w:rPr>
          <w:rFonts w:cs="Arial"/>
          <w:color w:val="282A2E"/>
          <w:sz w:val="22"/>
          <w:szCs w:val="22"/>
        </w:rPr>
        <w:t>. Н</w:t>
      </w:r>
      <w:r w:rsidRPr="00067A6E">
        <w:rPr>
          <w:rFonts w:cs="Arial"/>
          <w:color w:val="282A2E"/>
          <w:sz w:val="22"/>
          <w:szCs w:val="22"/>
        </w:rPr>
        <w:t xml:space="preserve">аселением </w:t>
      </w:r>
      <w:r w:rsidR="000060FC" w:rsidRPr="00067A6E">
        <w:rPr>
          <w:rFonts w:cs="Arial"/>
          <w:color w:val="282A2E"/>
          <w:sz w:val="22"/>
          <w:szCs w:val="22"/>
        </w:rPr>
        <w:t>построено</w:t>
      </w:r>
      <w:r w:rsidRPr="00067A6E">
        <w:rPr>
          <w:rFonts w:cs="Arial"/>
          <w:color w:val="282A2E"/>
          <w:sz w:val="22"/>
          <w:szCs w:val="22"/>
        </w:rPr>
        <w:t xml:space="preserve"> </w:t>
      </w:r>
      <w:r w:rsidR="005D1345">
        <w:rPr>
          <w:rFonts w:cs="Arial"/>
          <w:color w:val="282A2E"/>
          <w:sz w:val="22"/>
          <w:szCs w:val="22"/>
        </w:rPr>
        <w:t>367</w:t>
      </w:r>
      <w:r w:rsidRPr="00067A6E">
        <w:rPr>
          <w:rFonts w:cs="Arial"/>
          <w:color w:val="282A2E"/>
          <w:sz w:val="22"/>
          <w:szCs w:val="22"/>
        </w:rPr>
        <w:t xml:space="preserve"> жил</w:t>
      </w:r>
      <w:r w:rsidR="003143B9" w:rsidRPr="00067A6E">
        <w:rPr>
          <w:rFonts w:cs="Arial"/>
          <w:color w:val="282A2E"/>
          <w:sz w:val="22"/>
          <w:szCs w:val="22"/>
        </w:rPr>
        <w:t>ых</w:t>
      </w:r>
      <w:r w:rsidRPr="00067A6E">
        <w:rPr>
          <w:rFonts w:cs="Arial"/>
          <w:color w:val="282A2E"/>
          <w:sz w:val="22"/>
          <w:szCs w:val="22"/>
        </w:rPr>
        <w:t xml:space="preserve"> дом</w:t>
      </w:r>
      <w:r w:rsidR="005D1345">
        <w:rPr>
          <w:rFonts w:cs="Arial"/>
          <w:color w:val="282A2E"/>
          <w:sz w:val="22"/>
          <w:szCs w:val="22"/>
        </w:rPr>
        <w:t>ов</w:t>
      </w:r>
      <w:r w:rsidRPr="00067A6E">
        <w:rPr>
          <w:rFonts w:cs="Arial"/>
          <w:color w:val="282A2E"/>
          <w:sz w:val="22"/>
          <w:szCs w:val="22"/>
        </w:rPr>
        <w:t>. Всего построен</w:t>
      </w:r>
      <w:r w:rsidR="005D1345">
        <w:rPr>
          <w:rFonts w:cs="Arial"/>
          <w:color w:val="282A2E"/>
          <w:sz w:val="22"/>
          <w:szCs w:val="22"/>
        </w:rPr>
        <w:t>о</w:t>
      </w:r>
      <w:r w:rsidRPr="00067A6E">
        <w:rPr>
          <w:rFonts w:cs="Arial"/>
          <w:color w:val="282A2E"/>
          <w:sz w:val="22"/>
          <w:szCs w:val="22"/>
        </w:rPr>
        <w:t xml:space="preserve"> </w:t>
      </w:r>
      <w:r w:rsidR="005D1345">
        <w:rPr>
          <w:rFonts w:cs="Arial"/>
          <w:color w:val="282A2E"/>
          <w:sz w:val="22"/>
          <w:szCs w:val="22"/>
        </w:rPr>
        <w:t>369</w:t>
      </w:r>
      <w:r w:rsidRPr="00067A6E">
        <w:rPr>
          <w:rFonts w:cs="Arial"/>
          <w:color w:val="282A2E"/>
          <w:sz w:val="22"/>
          <w:szCs w:val="22"/>
        </w:rPr>
        <w:t xml:space="preserve"> нов</w:t>
      </w:r>
      <w:r w:rsidR="00600399" w:rsidRPr="00067A6E">
        <w:rPr>
          <w:rFonts w:cs="Arial"/>
          <w:color w:val="282A2E"/>
          <w:sz w:val="22"/>
          <w:szCs w:val="22"/>
        </w:rPr>
        <w:t>ы</w:t>
      </w:r>
      <w:r w:rsidR="005D1345">
        <w:rPr>
          <w:rFonts w:cs="Arial"/>
          <w:color w:val="282A2E"/>
          <w:sz w:val="22"/>
          <w:szCs w:val="22"/>
        </w:rPr>
        <w:t>х</w:t>
      </w:r>
      <w:r w:rsidR="003B1853" w:rsidRPr="00067A6E">
        <w:rPr>
          <w:rFonts w:cs="Arial"/>
          <w:color w:val="282A2E"/>
          <w:sz w:val="22"/>
          <w:szCs w:val="22"/>
        </w:rPr>
        <w:t xml:space="preserve"> квартир</w:t>
      </w:r>
      <w:r w:rsidRPr="00067A6E">
        <w:rPr>
          <w:rFonts w:cs="Arial"/>
          <w:color w:val="282A2E"/>
          <w:sz w:val="22"/>
          <w:szCs w:val="22"/>
        </w:rPr>
        <w:t>.</w:t>
      </w:r>
    </w:p>
    <w:p w:rsidR="003B7290" w:rsidRPr="00067A6E" w:rsidRDefault="003B7290" w:rsidP="00067A6E">
      <w:pPr>
        <w:widowControl w:val="0"/>
        <w:ind w:firstLine="720"/>
        <w:rPr>
          <w:rFonts w:cs="Arial"/>
          <w:color w:val="282A2E"/>
          <w:sz w:val="22"/>
          <w:szCs w:val="22"/>
        </w:rPr>
      </w:pPr>
      <w:r w:rsidRPr="00067A6E">
        <w:rPr>
          <w:rFonts w:cs="Arial"/>
          <w:color w:val="282A2E"/>
          <w:sz w:val="22"/>
          <w:szCs w:val="22"/>
        </w:rPr>
        <w:t xml:space="preserve">Общая площадь в построенных индивидуальными застройщиками жилых домах составила </w:t>
      </w:r>
      <w:r w:rsidR="006929FD" w:rsidRPr="00067A6E">
        <w:rPr>
          <w:rFonts w:cs="Arial"/>
          <w:color w:val="282A2E"/>
          <w:sz w:val="22"/>
          <w:szCs w:val="22"/>
        </w:rPr>
        <w:t>3</w:t>
      </w:r>
      <w:r w:rsidR="00076237">
        <w:rPr>
          <w:rFonts w:cs="Arial"/>
          <w:color w:val="282A2E"/>
          <w:sz w:val="22"/>
          <w:szCs w:val="22"/>
        </w:rPr>
        <w:t>9</w:t>
      </w:r>
      <w:r w:rsidR="00953F06" w:rsidRPr="00067A6E">
        <w:rPr>
          <w:rFonts w:cs="Arial"/>
          <w:color w:val="282A2E"/>
          <w:sz w:val="22"/>
          <w:szCs w:val="22"/>
        </w:rPr>
        <w:t xml:space="preserve"> </w:t>
      </w:r>
      <w:r w:rsidR="00076237">
        <w:rPr>
          <w:rFonts w:cs="Arial"/>
          <w:color w:val="282A2E"/>
          <w:sz w:val="22"/>
          <w:szCs w:val="22"/>
        </w:rPr>
        <w:t>958</w:t>
      </w:r>
      <w:r w:rsidRPr="00067A6E">
        <w:rPr>
          <w:rFonts w:cs="Arial"/>
          <w:color w:val="282A2E"/>
          <w:sz w:val="22"/>
          <w:szCs w:val="22"/>
        </w:rPr>
        <w:t xml:space="preserve"> кв. метр</w:t>
      </w:r>
      <w:r w:rsidR="003C3E36" w:rsidRPr="00067A6E">
        <w:rPr>
          <w:rFonts w:cs="Arial"/>
          <w:color w:val="282A2E"/>
          <w:sz w:val="22"/>
          <w:szCs w:val="22"/>
        </w:rPr>
        <w:t>ов</w:t>
      </w:r>
      <w:r w:rsidR="002C4094" w:rsidRPr="00067A6E">
        <w:rPr>
          <w:rFonts w:cs="Arial"/>
          <w:color w:val="282A2E"/>
          <w:sz w:val="22"/>
          <w:szCs w:val="22"/>
        </w:rPr>
        <w:t xml:space="preserve"> </w:t>
      </w:r>
      <w:r w:rsidR="00471699" w:rsidRPr="00067A6E">
        <w:rPr>
          <w:rFonts w:cs="Arial"/>
          <w:color w:val="282A2E"/>
          <w:sz w:val="22"/>
          <w:szCs w:val="22"/>
        </w:rPr>
        <w:t>и</w:t>
      </w:r>
      <w:r w:rsidRPr="00067A6E">
        <w:rPr>
          <w:rFonts w:cs="Arial"/>
          <w:color w:val="282A2E"/>
          <w:sz w:val="22"/>
          <w:szCs w:val="22"/>
        </w:rPr>
        <w:t>ли</w:t>
      </w:r>
      <w:r w:rsidR="00732DF0" w:rsidRPr="00067A6E">
        <w:rPr>
          <w:rFonts w:cs="Arial"/>
          <w:color w:val="282A2E"/>
          <w:sz w:val="22"/>
          <w:szCs w:val="22"/>
        </w:rPr>
        <w:t xml:space="preserve"> </w:t>
      </w:r>
      <w:r w:rsidR="006929FD" w:rsidRPr="00067A6E">
        <w:rPr>
          <w:rFonts w:cs="Arial"/>
          <w:color w:val="282A2E"/>
          <w:sz w:val="22"/>
          <w:szCs w:val="22"/>
        </w:rPr>
        <w:t>99,2</w:t>
      </w:r>
      <w:r w:rsidRPr="00067A6E">
        <w:rPr>
          <w:rFonts w:cs="Arial"/>
          <w:color w:val="282A2E"/>
          <w:sz w:val="22"/>
          <w:szCs w:val="22"/>
        </w:rPr>
        <w:t xml:space="preserve">% от общего объема жилья, введенного в </w:t>
      </w:r>
      <w:r w:rsidR="006A194D">
        <w:rPr>
          <w:rFonts w:cs="Arial"/>
          <w:color w:val="282A2E"/>
          <w:sz w:val="22"/>
          <w:szCs w:val="22"/>
          <w:lang w:val="en-US"/>
        </w:rPr>
        <w:t>I</w:t>
      </w:r>
      <w:r w:rsidR="006A194D" w:rsidRPr="006A194D">
        <w:rPr>
          <w:rFonts w:cs="Arial"/>
          <w:color w:val="282A2E"/>
          <w:sz w:val="22"/>
          <w:szCs w:val="22"/>
        </w:rPr>
        <w:t xml:space="preserve"> </w:t>
      </w:r>
      <w:r w:rsidR="006A194D">
        <w:rPr>
          <w:rFonts w:cs="Arial"/>
          <w:color w:val="282A2E"/>
          <w:sz w:val="22"/>
          <w:szCs w:val="22"/>
        </w:rPr>
        <w:t>полугодии</w:t>
      </w:r>
      <w:r w:rsidR="007E5AF8" w:rsidRPr="00067A6E">
        <w:rPr>
          <w:rFonts w:cs="Arial"/>
          <w:color w:val="282A2E"/>
          <w:sz w:val="22"/>
          <w:szCs w:val="22"/>
        </w:rPr>
        <w:t xml:space="preserve"> </w:t>
      </w:r>
      <w:r w:rsidR="002033D7" w:rsidRPr="00067A6E">
        <w:rPr>
          <w:rFonts w:cs="Arial"/>
          <w:color w:val="282A2E"/>
          <w:sz w:val="22"/>
          <w:szCs w:val="22"/>
        </w:rPr>
        <w:t>202</w:t>
      </w:r>
      <w:r w:rsidR="00210B93" w:rsidRPr="00067A6E">
        <w:rPr>
          <w:rFonts w:cs="Arial"/>
          <w:color w:val="282A2E"/>
          <w:sz w:val="22"/>
          <w:szCs w:val="22"/>
        </w:rPr>
        <w:t>4</w:t>
      </w:r>
      <w:r w:rsidR="002033D7" w:rsidRPr="00067A6E">
        <w:rPr>
          <w:rFonts w:cs="Arial"/>
          <w:color w:val="282A2E"/>
          <w:sz w:val="22"/>
          <w:szCs w:val="22"/>
        </w:rPr>
        <w:t xml:space="preserve"> года</w:t>
      </w:r>
      <w:r w:rsidRPr="00067A6E">
        <w:rPr>
          <w:rFonts w:cs="Arial"/>
          <w:color w:val="282A2E"/>
          <w:sz w:val="22"/>
          <w:szCs w:val="22"/>
        </w:rPr>
        <w:t>.</w:t>
      </w:r>
    </w:p>
    <w:p w:rsidR="00C868A0" w:rsidRDefault="00C868A0" w:rsidP="00067A6E">
      <w:pPr>
        <w:widowControl w:val="0"/>
        <w:ind w:firstLine="0"/>
        <w:jc w:val="center"/>
        <w:rPr>
          <w:rFonts w:cs="Arial"/>
          <w:b/>
          <w:color w:val="282A2E"/>
          <w:sz w:val="22"/>
          <w:szCs w:val="22"/>
        </w:rPr>
      </w:pPr>
    </w:p>
    <w:p w:rsidR="006469F0" w:rsidRPr="00F77575" w:rsidRDefault="006469F0" w:rsidP="00067A6E">
      <w:pPr>
        <w:widowControl w:val="0"/>
        <w:ind w:firstLine="0"/>
        <w:jc w:val="center"/>
        <w:rPr>
          <w:rFonts w:cs="Arial"/>
          <w:b/>
          <w:color w:val="282A2E"/>
          <w:sz w:val="22"/>
          <w:szCs w:val="22"/>
        </w:rPr>
      </w:pPr>
      <w:r w:rsidRPr="00F77575">
        <w:rPr>
          <w:rFonts w:cs="Arial"/>
          <w:b/>
          <w:color w:val="282A2E"/>
          <w:sz w:val="22"/>
          <w:szCs w:val="22"/>
        </w:rPr>
        <w:lastRenderedPageBreak/>
        <w:t>Динамика ввода в действие жилых домов</w:t>
      </w:r>
    </w:p>
    <w:p w:rsidR="001B314E" w:rsidRPr="00F77575" w:rsidRDefault="001B314E" w:rsidP="00067A6E">
      <w:pPr>
        <w:autoSpaceDE w:val="0"/>
        <w:autoSpaceDN w:val="0"/>
        <w:adjustRightInd w:val="0"/>
        <w:ind w:firstLine="0"/>
        <w:jc w:val="center"/>
        <w:rPr>
          <w:rFonts w:cs="Arial"/>
          <w:color w:val="282A2E"/>
          <w:sz w:val="22"/>
          <w:szCs w:val="22"/>
        </w:rPr>
      </w:pPr>
      <w:r w:rsidRPr="00F77575">
        <w:rPr>
          <w:rFonts w:cs="Arial"/>
          <w:bCs/>
          <w:color w:val="282A2E"/>
          <w:sz w:val="22"/>
          <w:szCs w:val="22"/>
        </w:rPr>
        <w:t>(с учетом жилых домов, построенных населением</w:t>
      </w:r>
      <w:r w:rsidR="00643F9F" w:rsidRPr="00F77575">
        <w:rPr>
          <w:rFonts w:cs="Arial"/>
          <w:bCs/>
          <w:color w:val="282A2E"/>
          <w:sz w:val="22"/>
          <w:szCs w:val="22"/>
        </w:rPr>
        <w:br/>
      </w:r>
      <w:r w:rsidRPr="00F77575">
        <w:rPr>
          <w:rFonts w:cs="Arial"/>
          <w:bCs/>
          <w:color w:val="282A2E"/>
          <w:sz w:val="22"/>
          <w:szCs w:val="22"/>
        </w:rPr>
        <w:t>на земельных участках, предназначенных для ведения садоводства)</w:t>
      </w:r>
    </w:p>
    <w:p w:rsidR="006469F0" w:rsidRPr="00F77575" w:rsidRDefault="006469F0" w:rsidP="00067A6E">
      <w:pPr>
        <w:widowControl w:val="0"/>
        <w:jc w:val="center"/>
        <w:rPr>
          <w:rFonts w:cs="Arial"/>
          <w:b/>
          <w:color w:val="282A2E"/>
          <w:szCs w:val="2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4A0"/>
      </w:tblPr>
      <w:tblGrid>
        <w:gridCol w:w="2823"/>
        <w:gridCol w:w="2406"/>
        <w:gridCol w:w="2558"/>
        <w:gridCol w:w="2067"/>
      </w:tblGrid>
      <w:tr w:rsidR="00067A6E" w:rsidRPr="00F77575" w:rsidTr="00C467FF">
        <w:trPr>
          <w:trHeight w:val="20"/>
          <w:tblHeader/>
        </w:trPr>
        <w:tc>
          <w:tcPr>
            <w:tcW w:w="1432" w:type="pct"/>
            <w:vMerge w:val="restart"/>
            <w:shd w:val="clear" w:color="auto" w:fill="EBEBEB"/>
          </w:tcPr>
          <w:p w:rsidR="00FC6D57" w:rsidRPr="00F77575" w:rsidRDefault="00FC6D57" w:rsidP="00067A6E">
            <w:pPr>
              <w:pStyle w:val="a3"/>
              <w:widowControl w:val="0"/>
              <w:suppressAutoHyphens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221" w:type="pct"/>
            <w:vMerge w:val="restart"/>
            <w:shd w:val="clear" w:color="auto" w:fill="EBEBEB"/>
            <w:hideMark/>
          </w:tcPr>
          <w:p w:rsidR="00FC6D57" w:rsidRPr="00F77575" w:rsidRDefault="00FC6D57" w:rsidP="00067A6E">
            <w:pPr>
              <w:pStyle w:val="a3"/>
              <w:widowControl w:val="0"/>
              <w:suppressAutoHyphens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Кв. метров общей площади жилых помещений</w:t>
            </w:r>
          </w:p>
        </w:tc>
        <w:tc>
          <w:tcPr>
            <w:tcW w:w="2347" w:type="pct"/>
            <w:gridSpan w:val="2"/>
            <w:shd w:val="clear" w:color="auto" w:fill="EBEBEB"/>
            <w:hideMark/>
          </w:tcPr>
          <w:p w:rsidR="00FC6D57" w:rsidRPr="00F77575" w:rsidRDefault="00FC6D57" w:rsidP="00067A6E">
            <w:pPr>
              <w:pStyle w:val="a3"/>
              <w:widowControl w:val="0"/>
              <w:suppressAutoHyphens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В % к</w:t>
            </w:r>
          </w:p>
        </w:tc>
      </w:tr>
      <w:tr w:rsidR="00067A6E" w:rsidRPr="00F77575" w:rsidTr="00C467FF">
        <w:trPr>
          <w:trHeight w:val="20"/>
          <w:tblHeader/>
        </w:trPr>
        <w:tc>
          <w:tcPr>
            <w:tcW w:w="1432" w:type="pct"/>
            <w:vMerge/>
            <w:shd w:val="clear" w:color="auto" w:fill="EBEBEB"/>
            <w:hideMark/>
          </w:tcPr>
          <w:p w:rsidR="00FC6D57" w:rsidRPr="00F77575" w:rsidRDefault="00FC6D57" w:rsidP="00067A6E">
            <w:pPr>
              <w:widowControl w:val="0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221" w:type="pct"/>
            <w:vMerge/>
            <w:shd w:val="clear" w:color="auto" w:fill="EBEBEB"/>
            <w:hideMark/>
          </w:tcPr>
          <w:p w:rsidR="00FC6D57" w:rsidRPr="00F77575" w:rsidRDefault="00FC6D57" w:rsidP="00067A6E">
            <w:pPr>
              <w:widowControl w:val="0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298" w:type="pct"/>
            <w:shd w:val="clear" w:color="auto" w:fill="EBEBEB"/>
            <w:hideMark/>
          </w:tcPr>
          <w:p w:rsidR="00FC6D57" w:rsidRPr="00F77575" w:rsidRDefault="00FC6D57" w:rsidP="00067A6E">
            <w:pPr>
              <w:pStyle w:val="a3"/>
              <w:widowControl w:val="0"/>
              <w:suppressAutoHyphens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1049" w:type="pct"/>
            <w:shd w:val="clear" w:color="auto" w:fill="EBEBEB"/>
            <w:hideMark/>
          </w:tcPr>
          <w:p w:rsidR="00FC6D57" w:rsidRPr="00F77575" w:rsidRDefault="00FC6D57" w:rsidP="00067A6E">
            <w:pPr>
              <w:pStyle w:val="a3"/>
              <w:widowControl w:val="0"/>
              <w:suppressAutoHyphens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предыдущему периоду</w:t>
            </w:r>
          </w:p>
        </w:tc>
      </w:tr>
      <w:tr w:rsidR="00067A6E" w:rsidRPr="00F77575" w:rsidTr="00C467FF">
        <w:trPr>
          <w:trHeight w:val="20"/>
        </w:trPr>
        <w:tc>
          <w:tcPr>
            <w:tcW w:w="5000" w:type="pct"/>
            <w:gridSpan w:val="4"/>
            <w:vAlign w:val="bottom"/>
          </w:tcPr>
          <w:p w:rsidR="00FC6D57" w:rsidRPr="00F77575" w:rsidRDefault="00FC6D57" w:rsidP="00067A6E">
            <w:pPr>
              <w:pStyle w:val="a3"/>
              <w:widowControl w:val="0"/>
              <w:suppressAutoHyphens/>
              <w:ind w:right="34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202</w:t>
            </w:r>
            <w:r w:rsidR="00FF4E05" w:rsidRPr="00F77575">
              <w:rPr>
                <w:rFonts w:cs="Arial"/>
                <w:b/>
                <w:color w:val="282A2E"/>
                <w:sz w:val="18"/>
                <w:szCs w:val="18"/>
              </w:rPr>
              <w:t>3</w:t>
            </w:r>
            <w:r w:rsidR="00C467FF" w:rsidRPr="00F77575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 </w:t>
            </w:r>
            <w:r w:rsidRPr="00F77575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067A6E" w:rsidRPr="00F77575" w:rsidTr="00C467FF">
        <w:trPr>
          <w:trHeight w:val="20"/>
        </w:trPr>
        <w:tc>
          <w:tcPr>
            <w:tcW w:w="1432" w:type="pct"/>
            <w:vAlign w:val="bottom"/>
          </w:tcPr>
          <w:p w:rsidR="00FF4E05" w:rsidRPr="00F77575" w:rsidRDefault="00FF4E05" w:rsidP="00067A6E">
            <w:pPr>
              <w:pStyle w:val="a3"/>
              <w:widowControl w:val="0"/>
              <w:suppressAutoHyphens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221" w:type="pct"/>
            <w:vAlign w:val="bottom"/>
          </w:tcPr>
          <w:p w:rsidR="00FF4E05" w:rsidRPr="00F77575" w:rsidRDefault="00FF4E05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F77575">
              <w:rPr>
                <w:rFonts w:cs="Arial"/>
                <w:color w:val="282A2E"/>
                <w:sz w:val="18"/>
                <w:szCs w:val="18"/>
                <w:lang w:val="en-US"/>
              </w:rPr>
              <w:t>12 714</w:t>
            </w:r>
          </w:p>
        </w:tc>
        <w:tc>
          <w:tcPr>
            <w:tcW w:w="1298" w:type="pct"/>
            <w:vAlign w:val="bottom"/>
          </w:tcPr>
          <w:p w:rsidR="00FF4E05" w:rsidRPr="00F77575" w:rsidRDefault="00FF4E05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F77575">
              <w:rPr>
                <w:rFonts w:cs="Arial"/>
                <w:color w:val="282A2E"/>
                <w:sz w:val="18"/>
                <w:szCs w:val="18"/>
                <w:lang w:val="en-US"/>
              </w:rPr>
              <w:t>267,4</w:t>
            </w:r>
          </w:p>
        </w:tc>
        <w:tc>
          <w:tcPr>
            <w:tcW w:w="1049" w:type="pct"/>
            <w:vAlign w:val="bottom"/>
          </w:tcPr>
          <w:p w:rsidR="00FF4E05" w:rsidRPr="00F77575" w:rsidRDefault="00FF4E05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F77575">
              <w:rPr>
                <w:rFonts w:cs="Arial"/>
                <w:color w:val="282A2E"/>
                <w:sz w:val="18"/>
                <w:szCs w:val="18"/>
                <w:lang w:val="en-US"/>
              </w:rPr>
              <w:t>1</w:t>
            </w:r>
            <w:r w:rsidR="0050133E" w:rsidRPr="00F77575"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r w:rsidRPr="00F77575">
              <w:rPr>
                <w:rFonts w:cs="Arial"/>
                <w:color w:val="282A2E"/>
                <w:sz w:val="18"/>
                <w:szCs w:val="18"/>
                <w:lang w:val="en-US"/>
              </w:rPr>
              <w:t>032</w:t>
            </w:r>
            <w:r w:rsidRPr="00F77575">
              <w:rPr>
                <w:rFonts w:cs="Arial"/>
                <w:color w:val="282A2E"/>
                <w:sz w:val="18"/>
                <w:szCs w:val="18"/>
              </w:rPr>
              <w:t>,</w:t>
            </w:r>
            <w:r w:rsidRPr="00F77575">
              <w:rPr>
                <w:rFonts w:cs="Arial"/>
                <w:color w:val="282A2E"/>
                <w:sz w:val="18"/>
                <w:szCs w:val="18"/>
                <w:lang w:val="en-US"/>
              </w:rPr>
              <w:t>8</w:t>
            </w:r>
          </w:p>
        </w:tc>
      </w:tr>
      <w:tr w:rsidR="00067A6E" w:rsidRPr="00F77575" w:rsidTr="00C467FF">
        <w:trPr>
          <w:trHeight w:val="20"/>
        </w:trPr>
        <w:tc>
          <w:tcPr>
            <w:tcW w:w="1432" w:type="pct"/>
            <w:vAlign w:val="bottom"/>
          </w:tcPr>
          <w:p w:rsidR="00FF4E05" w:rsidRPr="00F77575" w:rsidRDefault="00FF4E05" w:rsidP="00067A6E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221" w:type="pct"/>
            <w:vAlign w:val="bottom"/>
          </w:tcPr>
          <w:p w:rsidR="00FF4E05" w:rsidRPr="00F77575" w:rsidRDefault="00FF4E05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7 393</w:t>
            </w:r>
          </w:p>
        </w:tc>
        <w:tc>
          <w:tcPr>
            <w:tcW w:w="1298" w:type="pct"/>
            <w:vAlign w:val="bottom"/>
          </w:tcPr>
          <w:p w:rsidR="00FF4E05" w:rsidRPr="00F77575" w:rsidRDefault="00FF4E05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1049" w:type="pct"/>
            <w:vAlign w:val="bottom"/>
          </w:tcPr>
          <w:p w:rsidR="00FF4E05" w:rsidRPr="00F77575" w:rsidRDefault="00FF4E05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58,1</w:t>
            </w:r>
          </w:p>
        </w:tc>
      </w:tr>
      <w:tr w:rsidR="00067A6E" w:rsidRPr="00F77575" w:rsidTr="00C467FF">
        <w:trPr>
          <w:trHeight w:val="20"/>
        </w:trPr>
        <w:tc>
          <w:tcPr>
            <w:tcW w:w="1432" w:type="pct"/>
            <w:vAlign w:val="bottom"/>
          </w:tcPr>
          <w:p w:rsidR="00CB7816" w:rsidRPr="00F77575" w:rsidRDefault="00CB7816" w:rsidP="00067A6E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221" w:type="pct"/>
            <w:vAlign w:val="bottom"/>
          </w:tcPr>
          <w:p w:rsidR="00CB7816" w:rsidRPr="00F77575" w:rsidRDefault="00CB7816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5 785</w:t>
            </w:r>
          </w:p>
        </w:tc>
        <w:tc>
          <w:tcPr>
            <w:tcW w:w="1298" w:type="pct"/>
            <w:vAlign w:val="bottom"/>
          </w:tcPr>
          <w:p w:rsidR="00CB7816" w:rsidRPr="00F77575" w:rsidRDefault="00CB7816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125,4</w:t>
            </w:r>
          </w:p>
        </w:tc>
        <w:tc>
          <w:tcPr>
            <w:tcW w:w="1049" w:type="pct"/>
            <w:vAlign w:val="bottom"/>
          </w:tcPr>
          <w:p w:rsidR="00CB7816" w:rsidRPr="00F77575" w:rsidRDefault="00CB7816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78,2</w:t>
            </w:r>
          </w:p>
        </w:tc>
      </w:tr>
      <w:tr w:rsidR="00067A6E" w:rsidRPr="00F77575" w:rsidTr="00C467FF">
        <w:trPr>
          <w:trHeight w:val="20"/>
        </w:trPr>
        <w:tc>
          <w:tcPr>
            <w:tcW w:w="1432" w:type="pct"/>
            <w:vAlign w:val="bottom"/>
          </w:tcPr>
          <w:p w:rsidR="00CB7816" w:rsidRPr="00F77575" w:rsidRDefault="00CB7816" w:rsidP="00067A6E">
            <w:pPr>
              <w:pStyle w:val="a3"/>
              <w:widowControl w:val="0"/>
              <w:suppressAutoHyphens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</w:t>
            </w:r>
            <w:r w:rsidRPr="00F77575">
              <w:rPr>
                <w:rFonts w:cs="Arial"/>
                <w:b/>
                <w:color w:val="282A2E"/>
                <w:sz w:val="18"/>
                <w:szCs w:val="18"/>
              </w:rPr>
              <w:t xml:space="preserve"> квартал</w:t>
            </w:r>
          </w:p>
        </w:tc>
        <w:tc>
          <w:tcPr>
            <w:tcW w:w="1221" w:type="pct"/>
            <w:vAlign w:val="bottom"/>
          </w:tcPr>
          <w:p w:rsidR="00CB7816" w:rsidRPr="00F77575" w:rsidRDefault="00CB7816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b/>
                <w:color w:val="282A2E"/>
                <w:sz w:val="18"/>
                <w:szCs w:val="18"/>
              </w:rPr>
              <w:t>25 892</w:t>
            </w:r>
          </w:p>
        </w:tc>
        <w:tc>
          <w:tcPr>
            <w:tcW w:w="1298" w:type="pct"/>
            <w:vAlign w:val="bottom"/>
          </w:tcPr>
          <w:p w:rsidR="00CB7816" w:rsidRPr="00F77575" w:rsidRDefault="00CB7816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b/>
                <w:color w:val="282A2E"/>
                <w:sz w:val="18"/>
                <w:szCs w:val="18"/>
              </w:rPr>
              <w:t>156,6</w:t>
            </w:r>
          </w:p>
        </w:tc>
        <w:tc>
          <w:tcPr>
            <w:tcW w:w="1049" w:type="pct"/>
            <w:vAlign w:val="bottom"/>
          </w:tcPr>
          <w:p w:rsidR="00CB7816" w:rsidRPr="00F77575" w:rsidRDefault="00CB7816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b/>
                <w:color w:val="282A2E"/>
                <w:sz w:val="18"/>
                <w:szCs w:val="18"/>
              </w:rPr>
              <w:t>140,9</w:t>
            </w:r>
          </w:p>
        </w:tc>
      </w:tr>
      <w:tr w:rsidR="00067A6E" w:rsidRPr="00F77575" w:rsidTr="00C467FF">
        <w:trPr>
          <w:trHeight w:val="20"/>
        </w:trPr>
        <w:tc>
          <w:tcPr>
            <w:tcW w:w="1432" w:type="pct"/>
            <w:vAlign w:val="bottom"/>
          </w:tcPr>
          <w:p w:rsidR="00CB7816" w:rsidRPr="00F77575" w:rsidRDefault="00CB7816" w:rsidP="00067A6E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221" w:type="pct"/>
            <w:vAlign w:val="bottom"/>
          </w:tcPr>
          <w:p w:rsidR="00CB7816" w:rsidRPr="00F77575" w:rsidRDefault="00CB7816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5 397</w:t>
            </w:r>
          </w:p>
        </w:tc>
        <w:tc>
          <w:tcPr>
            <w:tcW w:w="1298" w:type="pct"/>
            <w:vAlign w:val="bottom"/>
          </w:tcPr>
          <w:p w:rsidR="00CB7816" w:rsidRPr="00F77575" w:rsidRDefault="00CB7816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143,3</w:t>
            </w:r>
          </w:p>
        </w:tc>
        <w:tc>
          <w:tcPr>
            <w:tcW w:w="1049" w:type="pct"/>
            <w:vAlign w:val="bottom"/>
          </w:tcPr>
          <w:p w:rsidR="00CB7816" w:rsidRPr="00F77575" w:rsidRDefault="00CB7816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93,3</w:t>
            </w:r>
          </w:p>
        </w:tc>
      </w:tr>
      <w:tr w:rsidR="00067A6E" w:rsidRPr="00F77575" w:rsidTr="00C467FF">
        <w:trPr>
          <w:trHeight w:val="20"/>
        </w:trPr>
        <w:tc>
          <w:tcPr>
            <w:tcW w:w="1432" w:type="pct"/>
            <w:vAlign w:val="bottom"/>
          </w:tcPr>
          <w:p w:rsidR="00CB7816" w:rsidRPr="00F77575" w:rsidRDefault="00CB7816" w:rsidP="00067A6E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 xml:space="preserve">Май </w:t>
            </w:r>
          </w:p>
        </w:tc>
        <w:tc>
          <w:tcPr>
            <w:tcW w:w="1221" w:type="pct"/>
            <w:vAlign w:val="bottom"/>
          </w:tcPr>
          <w:p w:rsidR="00CB7816" w:rsidRPr="00F77575" w:rsidRDefault="00CB7816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3 576</w:t>
            </w:r>
          </w:p>
        </w:tc>
        <w:tc>
          <w:tcPr>
            <w:tcW w:w="1298" w:type="pct"/>
            <w:vAlign w:val="bottom"/>
          </w:tcPr>
          <w:p w:rsidR="00CB7816" w:rsidRPr="00F77575" w:rsidRDefault="00CB7816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84,7</w:t>
            </w:r>
          </w:p>
        </w:tc>
        <w:tc>
          <w:tcPr>
            <w:tcW w:w="1049" w:type="pct"/>
            <w:vAlign w:val="bottom"/>
          </w:tcPr>
          <w:p w:rsidR="00CB7816" w:rsidRPr="00F77575" w:rsidRDefault="00CB7816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66,3</w:t>
            </w:r>
          </w:p>
        </w:tc>
      </w:tr>
      <w:tr w:rsidR="00067A6E" w:rsidRPr="00F77575" w:rsidTr="00C467FF">
        <w:trPr>
          <w:trHeight w:val="20"/>
        </w:trPr>
        <w:tc>
          <w:tcPr>
            <w:tcW w:w="1432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221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4 470</w:t>
            </w:r>
          </w:p>
        </w:tc>
        <w:tc>
          <w:tcPr>
            <w:tcW w:w="1298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57,9</w:t>
            </w:r>
          </w:p>
        </w:tc>
        <w:tc>
          <w:tcPr>
            <w:tcW w:w="1049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125,0</w:t>
            </w:r>
          </w:p>
        </w:tc>
      </w:tr>
      <w:tr w:rsidR="00067A6E" w:rsidRPr="00F77575" w:rsidTr="00C467FF">
        <w:trPr>
          <w:trHeight w:val="20"/>
        </w:trPr>
        <w:tc>
          <w:tcPr>
            <w:tcW w:w="1432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b/>
                <w:color w:val="282A2E"/>
                <w:sz w:val="18"/>
                <w:szCs w:val="18"/>
              </w:rPr>
              <w:t>II квартал</w:t>
            </w:r>
          </w:p>
        </w:tc>
        <w:tc>
          <w:tcPr>
            <w:tcW w:w="1221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b/>
                <w:color w:val="282A2E"/>
                <w:sz w:val="18"/>
                <w:szCs w:val="18"/>
              </w:rPr>
              <w:t>13 443</w:t>
            </w:r>
          </w:p>
        </w:tc>
        <w:tc>
          <w:tcPr>
            <w:tcW w:w="1298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b/>
                <w:color w:val="282A2E"/>
                <w:sz w:val="18"/>
                <w:szCs w:val="18"/>
              </w:rPr>
              <w:t>85,5</w:t>
            </w:r>
          </w:p>
        </w:tc>
        <w:tc>
          <w:tcPr>
            <w:tcW w:w="1049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b/>
                <w:color w:val="282A2E"/>
                <w:sz w:val="18"/>
                <w:szCs w:val="18"/>
              </w:rPr>
              <w:t>51,9</w:t>
            </w:r>
          </w:p>
        </w:tc>
      </w:tr>
      <w:tr w:rsidR="00067A6E" w:rsidRPr="00F77575" w:rsidTr="00C467FF">
        <w:trPr>
          <w:trHeight w:val="137"/>
        </w:trPr>
        <w:tc>
          <w:tcPr>
            <w:tcW w:w="1432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b/>
                <w:color w:val="282A2E"/>
                <w:sz w:val="18"/>
                <w:szCs w:val="18"/>
              </w:rPr>
              <w:t>I полугодие</w:t>
            </w:r>
          </w:p>
        </w:tc>
        <w:tc>
          <w:tcPr>
            <w:tcW w:w="1221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b/>
                <w:color w:val="282A2E"/>
                <w:sz w:val="18"/>
                <w:szCs w:val="18"/>
              </w:rPr>
              <w:t>39 335</w:t>
            </w:r>
          </w:p>
        </w:tc>
        <w:tc>
          <w:tcPr>
            <w:tcW w:w="1298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b/>
                <w:color w:val="282A2E"/>
                <w:sz w:val="18"/>
                <w:szCs w:val="18"/>
              </w:rPr>
              <w:t>122,0</w:t>
            </w:r>
          </w:p>
        </w:tc>
        <w:tc>
          <w:tcPr>
            <w:tcW w:w="1049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F77575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067A6E" w:rsidRPr="00F77575" w:rsidTr="00C467FF">
        <w:trPr>
          <w:trHeight w:val="20"/>
        </w:trPr>
        <w:tc>
          <w:tcPr>
            <w:tcW w:w="1432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221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8 829</w:t>
            </w:r>
          </w:p>
        </w:tc>
        <w:tc>
          <w:tcPr>
            <w:tcW w:w="1298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151,7</w:t>
            </w:r>
          </w:p>
        </w:tc>
        <w:tc>
          <w:tcPr>
            <w:tcW w:w="1049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197,5</w:t>
            </w:r>
          </w:p>
        </w:tc>
      </w:tr>
      <w:tr w:rsidR="00067A6E" w:rsidRPr="00F77575" w:rsidTr="00C467FF">
        <w:trPr>
          <w:trHeight w:val="20"/>
        </w:trPr>
        <w:tc>
          <w:tcPr>
            <w:tcW w:w="1432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221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6 337</w:t>
            </w:r>
          </w:p>
        </w:tc>
        <w:tc>
          <w:tcPr>
            <w:tcW w:w="1298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120,6</w:t>
            </w:r>
          </w:p>
        </w:tc>
        <w:tc>
          <w:tcPr>
            <w:tcW w:w="1049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71,8</w:t>
            </w:r>
          </w:p>
        </w:tc>
      </w:tr>
      <w:tr w:rsidR="00067A6E" w:rsidRPr="00F77575" w:rsidTr="00C467FF">
        <w:trPr>
          <w:trHeight w:val="20"/>
        </w:trPr>
        <w:tc>
          <w:tcPr>
            <w:tcW w:w="1432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221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14 306</w:t>
            </w:r>
          </w:p>
        </w:tc>
        <w:tc>
          <w:tcPr>
            <w:tcW w:w="1298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252,3</w:t>
            </w:r>
          </w:p>
        </w:tc>
        <w:tc>
          <w:tcPr>
            <w:tcW w:w="1049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225,8</w:t>
            </w:r>
          </w:p>
        </w:tc>
      </w:tr>
      <w:tr w:rsidR="00067A6E" w:rsidRPr="00F77575" w:rsidTr="00C467FF">
        <w:trPr>
          <w:trHeight w:val="20"/>
        </w:trPr>
        <w:tc>
          <w:tcPr>
            <w:tcW w:w="1432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III</w:t>
            </w:r>
            <w:r w:rsidRPr="00F77575">
              <w:rPr>
                <w:rFonts w:cs="Arial"/>
                <w:b/>
                <w:color w:val="282A2E"/>
                <w:sz w:val="18"/>
                <w:szCs w:val="18"/>
              </w:rPr>
              <w:t xml:space="preserve"> квартал</w:t>
            </w:r>
          </w:p>
        </w:tc>
        <w:tc>
          <w:tcPr>
            <w:tcW w:w="1221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b/>
                <w:color w:val="282A2E"/>
                <w:sz w:val="18"/>
                <w:szCs w:val="18"/>
              </w:rPr>
              <w:t>29 472</w:t>
            </w:r>
          </w:p>
        </w:tc>
        <w:tc>
          <w:tcPr>
            <w:tcW w:w="1298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b/>
                <w:color w:val="282A2E"/>
                <w:sz w:val="18"/>
                <w:szCs w:val="18"/>
              </w:rPr>
              <w:t>176,0</w:t>
            </w:r>
          </w:p>
        </w:tc>
        <w:tc>
          <w:tcPr>
            <w:tcW w:w="1049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b/>
                <w:color w:val="282A2E"/>
                <w:sz w:val="18"/>
                <w:szCs w:val="18"/>
              </w:rPr>
              <w:t>219,2</w:t>
            </w:r>
          </w:p>
        </w:tc>
      </w:tr>
      <w:tr w:rsidR="00067A6E" w:rsidRPr="00F77575" w:rsidTr="00C467FF">
        <w:trPr>
          <w:trHeight w:val="20"/>
        </w:trPr>
        <w:tc>
          <w:tcPr>
            <w:tcW w:w="1432" w:type="pct"/>
            <w:vAlign w:val="bottom"/>
          </w:tcPr>
          <w:p w:rsidR="007466F0" w:rsidRPr="00F77575" w:rsidRDefault="007466F0" w:rsidP="0058471A">
            <w:pPr>
              <w:pStyle w:val="a3"/>
              <w:widowControl w:val="0"/>
              <w:suppressAutoHyphens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b/>
                <w:color w:val="282A2E"/>
                <w:sz w:val="18"/>
                <w:szCs w:val="18"/>
              </w:rPr>
              <w:t>Январь</w:t>
            </w:r>
            <w:r w:rsidR="005710E8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="0058471A">
              <w:rPr>
                <w:rFonts w:cs="Arial"/>
                <w:b/>
                <w:color w:val="282A2E"/>
                <w:sz w:val="18"/>
                <w:szCs w:val="18"/>
              </w:rPr>
              <w:t>–</w:t>
            </w:r>
            <w:r w:rsidRPr="00F77575">
              <w:rPr>
                <w:rFonts w:cs="Arial"/>
                <w:b/>
                <w:color w:val="282A2E"/>
                <w:sz w:val="18"/>
                <w:szCs w:val="18"/>
              </w:rPr>
              <w:t xml:space="preserve"> сентябрь</w:t>
            </w:r>
          </w:p>
        </w:tc>
        <w:tc>
          <w:tcPr>
            <w:tcW w:w="1221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b/>
                <w:color w:val="282A2E"/>
                <w:sz w:val="18"/>
                <w:szCs w:val="18"/>
              </w:rPr>
              <w:t>68 807</w:t>
            </w:r>
          </w:p>
        </w:tc>
        <w:tc>
          <w:tcPr>
            <w:tcW w:w="1298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b/>
                <w:color w:val="282A2E"/>
                <w:sz w:val="18"/>
                <w:szCs w:val="18"/>
              </w:rPr>
              <w:t>140,4</w:t>
            </w:r>
          </w:p>
        </w:tc>
        <w:tc>
          <w:tcPr>
            <w:tcW w:w="1049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F77575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067A6E" w:rsidRPr="00F77575" w:rsidTr="00C467FF">
        <w:trPr>
          <w:trHeight w:val="20"/>
        </w:trPr>
        <w:tc>
          <w:tcPr>
            <w:tcW w:w="1432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221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792</w:t>
            </w:r>
          </w:p>
        </w:tc>
        <w:tc>
          <w:tcPr>
            <w:tcW w:w="1298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5,5</w:t>
            </w:r>
          </w:p>
        </w:tc>
        <w:tc>
          <w:tcPr>
            <w:tcW w:w="1049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5,5</w:t>
            </w:r>
          </w:p>
        </w:tc>
      </w:tr>
      <w:tr w:rsidR="00067A6E" w:rsidRPr="00F77575" w:rsidTr="00C467FF">
        <w:trPr>
          <w:trHeight w:val="20"/>
        </w:trPr>
        <w:tc>
          <w:tcPr>
            <w:tcW w:w="1432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221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4 802</w:t>
            </w:r>
          </w:p>
        </w:tc>
        <w:tc>
          <w:tcPr>
            <w:tcW w:w="1298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171,7</w:t>
            </w:r>
          </w:p>
        </w:tc>
        <w:tc>
          <w:tcPr>
            <w:tcW w:w="1049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606,3</w:t>
            </w:r>
          </w:p>
        </w:tc>
      </w:tr>
      <w:tr w:rsidR="00067A6E" w:rsidRPr="00F77575" w:rsidTr="00C467FF">
        <w:trPr>
          <w:trHeight w:val="20"/>
        </w:trPr>
        <w:tc>
          <w:tcPr>
            <w:tcW w:w="1432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1221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12 606</w:t>
            </w:r>
          </w:p>
        </w:tc>
        <w:tc>
          <w:tcPr>
            <w:tcW w:w="1298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1 024,0</w:t>
            </w:r>
          </w:p>
        </w:tc>
        <w:tc>
          <w:tcPr>
            <w:tcW w:w="1049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262,5</w:t>
            </w:r>
          </w:p>
        </w:tc>
      </w:tr>
      <w:tr w:rsidR="00067A6E" w:rsidRPr="00F77575" w:rsidTr="00C467FF">
        <w:trPr>
          <w:trHeight w:val="20"/>
        </w:trPr>
        <w:tc>
          <w:tcPr>
            <w:tcW w:w="1432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tabs>
                <w:tab w:val="left" w:pos="1276"/>
                <w:tab w:val="left" w:pos="1560"/>
              </w:tabs>
              <w:suppressAutoHyphens/>
              <w:rPr>
                <w:rFonts w:cs="Arial"/>
                <w:b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IV </w:t>
            </w:r>
            <w:r w:rsidRPr="00F77575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221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b/>
                <w:color w:val="282A2E"/>
                <w:sz w:val="18"/>
                <w:szCs w:val="18"/>
              </w:rPr>
              <w:t>18 200</w:t>
            </w:r>
          </w:p>
        </w:tc>
        <w:tc>
          <w:tcPr>
            <w:tcW w:w="1298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b/>
                <w:color w:val="282A2E"/>
                <w:sz w:val="18"/>
                <w:szCs w:val="18"/>
              </w:rPr>
              <w:t>99,0</w:t>
            </w:r>
          </w:p>
        </w:tc>
        <w:tc>
          <w:tcPr>
            <w:tcW w:w="1049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b/>
                <w:color w:val="282A2E"/>
                <w:sz w:val="18"/>
                <w:szCs w:val="18"/>
              </w:rPr>
              <w:t>61,8</w:t>
            </w:r>
          </w:p>
        </w:tc>
      </w:tr>
      <w:tr w:rsidR="00067A6E" w:rsidRPr="00F77575" w:rsidTr="00C467FF">
        <w:trPr>
          <w:trHeight w:val="20"/>
        </w:trPr>
        <w:tc>
          <w:tcPr>
            <w:tcW w:w="1432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tabs>
                <w:tab w:val="left" w:pos="1276"/>
                <w:tab w:val="left" w:pos="1560"/>
              </w:tabs>
              <w:suppressAutoHyphens/>
              <w:rPr>
                <w:rFonts w:cs="Arial"/>
                <w:b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b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221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b/>
                <w:color w:val="282A2E"/>
                <w:sz w:val="18"/>
                <w:szCs w:val="18"/>
              </w:rPr>
              <w:t>87 007</w:t>
            </w:r>
          </w:p>
        </w:tc>
        <w:tc>
          <w:tcPr>
            <w:tcW w:w="1298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b/>
                <w:color w:val="282A2E"/>
                <w:sz w:val="18"/>
                <w:szCs w:val="18"/>
              </w:rPr>
              <w:t>129,1</w:t>
            </w:r>
          </w:p>
        </w:tc>
        <w:tc>
          <w:tcPr>
            <w:tcW w:w="1049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F77575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067A6E" w:rsidRPr="00F77575" w:rsidTr="00C467FF">
        <w:trPr>
          <w:trHeight w:val="20"/>
        </w:trPr>
        <w:tc>
          <w:tcPr>
            <w:tcW w:w="5000" w:type="pct"/>
            <w:gridSpan w:val="4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202</w:t>
            </w:r>
            <w:r w:rsidRPr="00F77575">
              <w:rPr>
                <w:rFonts w:cs="Arial"/>
                <w:b/>
                <w:color w:val="282A2E"/>
                <w:sz w:val="18"/>
                <w:szCs w:val="18"/>
              </w:rPr>
              <w:t>4</w:t>
            </w:r>
            <w:r w:rsidRPr="00F77575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 </w:t>
            </w:r>
            <w:r w:rsidRPr="00F77575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067A6E" w:rsidRPr="00F77575" w:rsidTr="00C467FF">
        <w:trPr>
          <w:trHeight w:val="20"/>
        </w:trPr>
        <w:tc>
          <w:tcPr>
            <w:tcW w:w="1432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221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8 216</w:t>
            </w:r>
          </w:p>
        </w:tc>
        <w:tc>
          <w:tcPr>
            <w:tcW w:w="1298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64,6</w:t>
            </w:r>
          </w:p>
        </w:tc>
        <w:tc>
          <w:tcPr>
            <w:tcW w:w="1049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65,2</w:t>
            </w:r>
          </w:p>
        </w:tc>
      </w:tr>
      <w:tr w:rsidR="00067A6E" w:rsidRPr="00F77575" w:rsidTr="00C467FF">
        <w:trPr>
          <w:trHeight w:val="20"/>
        </w:trPr>
        <w:tc>
          <w:tcPr>
            <w:tcW w:w="1432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221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12 061</w:t>
            </w:r>
          </w:p>
        </w:tc>
        <w:tc>
          <w:tcPr>
            <w:tcW w:w="1298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163,1</w:t>
            </w:r>
          </w:p>
        </w:tc>
        <w:tc>
          <w:tcPr>
            <w:tcW w:w="1049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146,8</w:t>
            </w:r>
          </w:p>
        </w:tc>
      </w:tr>
      <w:tr w:rsidR="00067A6E" w:rsidRPr="00F77575" w:rsidTr="00C467FF">
        <w:trPr>
          <w:trHeight w:val="20"/>
        </w:trPr>
        <w:tc>
          <w:tcPr>
            <w:tcW w:w="1432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221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4 033</w:t>
            </w:r>
          </w:p>
        </w:tc>
        <w:tc>
          <w:tcPr>
            <w:tcW w:w="1298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69,7</w:t>
            </w:r>
          </w:p>
        </w:tc>
        <w:tc>
          <w:tcPr>
            <w:tcW w:w="1049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33,4</w:t>
            </w:r>
          </w:p>
        </w:tc>
      </w:tr>
      <w:tr w:rsidR="00067A6E" w:rsidRPr="00F77575" w:rsidTr="00C467FF">
        <w:trPr>
          <w:trHeight w:val="20"/>
        </w:trPr>
        <w:tc>
          <w:tcPr>
            <w:tcW w:w="1432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rPr>
                <w:rFonts w:cs="Arial"/>
                <w:b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I </w:t>
            </w:r>
            <w:r w:rsidRPr="00F77575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1221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b/>
                <w:color w:val="282A2E"/>
                <w:sz w:val="18"/>
                <w:szCs w:val="18"/>
              </w:rPr>
              <w:t>24 310</w:t>
            </w:r>
          </w:p>
        </w:tc>
        <w:tc>
          <w:tcPr>
            <w:tcW w:w="1298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b/>
                <w:color w:val="282A2E"/>
                <w:sz w:val="18"/>
                <w:szCs w:val="18"/>
              </w:rPr>
              <w:t>93,9</w:t>
            </w:r>
          </w:p>
        </w:tc>
        <w:tc>
          <w:tcPr>
            <w:tcW w:w="1049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b/>
                <w:color w:val="282A2E"/>
                <w:sz w:val="18"/>
                <w:szCs w:val="18"/>
              </w:rPr>
              <w:t>133,6</w:t>
            </w:r>
          </w:p>
        </w:tc>
      </w:tr>
      <w:tr w:rsidR="00067A6E" w:rsidRPr="00F77575" w:rsidTr="00C467FF">
        <w:trPr>
          <w:trHeight w:val="20"/>
        </w:trPr>
        <w:tc>
          <w:tcPr>
            <w:tcW w:w="1432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221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4 280</w:t>
            </w:r>
          </w:p>
        </w:tc>
        <w:tc>
          <w:tcPr>
            <w:tcW w:w="1298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79,3</w:t>
            </w:r>
          </w:p>
        </w:tc>
        <w:tc>
          <w:tcPr>
            <w:tcW w:w="1049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106,1</w:t>
            </w:r>
          </w:p>
        </w:tc>
      </w:tr>
      <w:tr w:rsidR="00067A6E" w:rsidRPr="00F77575" w:rsidTr="00C467FF">
        <w:trPr>
          <w:trHeight w:val="20"/>
        </w:trPr>
        <w:tc>
          <w:tcPr>
            <w:tcW w:w="1432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221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4 415</w:t>
            </w:r>
          </w:p>
        </w:tc>
        <w:tc>
          <w:tcPr>
            <w:tcW w:w="1298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123,5</w:t>
            </w:r>
          </w:p>
        </w:tc>
        <w:tc>
          <w:tcPr>
            <w:tcW w:w="1049" w:type="pct"/>
            <w:vAlign w:val="bottom"/>
          </w:tcPr>
          <w:p w:rsidR="007466F0" w:rsidRPr="00F77575" w:rsidRDefault="007466F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103,2</w:t>
            </w:r>
          </w:p>
        </w:tc>
      </w:tr>
      <w:tr w:rsidR="00FA6710" w:rsidRPr="00F77575" w:rsidTr="00C467FF">
        <w:trPr>
          <w:trHeight w:val="20"/>
        </w:trPr>
        <w:tc>
          <w:tcPr>
            <w:tcW w:w="1432" w:type="pct"/>
            <w:vAlign w:val="bottom"/>
          </w:tcPr>
          <w:p w:rsidR="00FA6710" w:rsidRPr="00F77575" w:rsidRDefault="00FA6710" w:rsidP="00067A6E">
            <w:pPr>
              <w:pStyle w:val="a3"/>
              <w:widowControl w:val="0"/>
              <w:suppressAutoHyphens/>
              <w:ind w:right="-57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221" w:type="pct"/>
            <w:vAlign w:val="bottom"/>
          </w:tcPr>
          <w:p w:rsidR="00FA6710" w:rsidRPr="00F77575" w:rsidRDefault="00FD0FB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7 274</w:t>
            </w:r>
          </w:p>
        </w:tc>
        <w:tc>
          <w:tcPr>
            <w:tcW w:w="1298" w:type="pct"/>
            <w:vAlign w:val="bottom"/>
          </w:tcPr>
          <w:p w:rsidR="00FA6710" w:rsidRPr="00F77575" w:rsidRDefault="00FD0FB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162,7</w:t>
            </w:r>
          </w:p>
        </w:tc>
        <w:tc>
          <w:tcPr>
            <w:tcW w:w="1049" w:type="pct"/>
            <w:vAlign w:val="bottom"/>
          </w:tcPr>
          <w:p w:rsidR="00FA6710" w:rsidRPr="00F77575" w:rsidRDefault="00EB7588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color w:val="282A2E"/>
                <w:sz w:val="18"/>
                <w:szCs w:val="18"/>
              </w:rPr>
              <w:t>164,8</w:t>
            </w:r>
          </w:p>
        </w:tc>
      </w:tr>
      <w:tr w:rsidR="00FA6710" w:rsidRPr="00F77575" w:rsidTr="00C467FF">
        <w:trPr>
          <w:trHeight w:val="20"/>
        </w:trPr>
        <w:tc>
          <w:tcPr>
            <w:tcW w:w="1432" w:type="pct"/>
            <w:vAlign w:val="bottom"/>
          </w:tcPr>
          <w:p w:rsidR="00FA6710" w:rsidRPr="00F77575" w:rsidRDefault="00FA6710" w:rsidP="00766063">
            <w:pPr>
              <w:pStyle w:val="a3"/>
              <w:widowControl w:val="0"/>
              <w:suppressAutoHyphens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b/>
                <w:color w:val="282A2E"/>
                <w:sz w:val="18"/>
                <w:szCs w:val="18"/>
              </w:rPr>
              <w:t>II квартал</w:t>
            </w:r>
          </w:p>
        </w:tc>
        <w:tc>
          <w:tcPr>
            <w:tcW w:w="1221" w:type="pct"/>
            <w:vAlign w:val="bottom"/>
          </w:tcPr>
          <w:p w:rsidR="00FA6710" w:rsidRPr="00F77575" w:rsidRDefault="00FD0FB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b/>
                <w:color w:val="282A2E"/>
                <w:sz w:val="18"/>
                <w:szCs w:val="18"/>
              </w:rPr>
              <w:t>15 969</w:t>
            </w:r>
          </w:p>
        </w:tc>
        <w:tc>
          <w:tcPr>
            <w:tcW w:w="1298" w:type="pct"/>
            <w:vAlign w:val="bottom"/>
          </w:tcPr>
          <w:p w:rsidR="00FA6710" w:rsidRPr="00F77575" w:rsidRDefault="00FD0FB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b/>
                <w:color w:val="282A2E"/>
                <w:sz w:val="18"/>
                <w:szCs w:val="18"/>
              </w:rPr>
              <w:t>118,8</w:t>
            </w:r>
          </w:p>
        </w:tc>
        <w:tc>
          <w:tcPr>
            <w:tcW w:w="1049" w:type="pct"/>
            <w:vAlign w:val="bottom"/>
          </w:tcPr>
          <w:p w:rsidR="00FA6710" w:rsidRPr="00F77575" w:rsidRDefault="00EB7588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b/>
                <w:color w:val="282A2E"/>
                <w:sz w:val="18"/>
                <w:szCs w:val="18"/>
              </w:rPr>
              <w:t>65,7</w:t>
            </w:r>
          </w:p>
        </w:tc>
      </w:tr>
      <w:tr w:rsidR="00FA6710" w:rsidRPr="00067A6E" w:rsidTr="00C467FF">
        <w:trPr>
          <w:trHeight w:val="20"/>
        </w:trPr>
        <w:tc>
          <w:tcPr>
            <w:tcW w:w="1432" w:type="pct"/>
            <w:vAlign w:val="bottom"/>
          </w:tcPr>
          <w:p w:rsidR="00FA6710" w:rsidRPr="00F77575" w:rsidRDefault="00FA6710" w:rsidP="00766063">
            <w:pPr>
              <w:pStyle w:val="a3"/>
              <w:widowControl w:val="0"/>
              <w:suppressAutoHyphens/>
              <w:ind w:right="-57"/>
              <w:rPr>
                <w:rFonts w:cs="Arial"/>
                <w:b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b/>
                <w:color w:val="282A2E"/>
                <w:sz w:val="18"/>
                <w:szCs w:val="18"/>
              </w:rPr>
              <w:t>I полугодие</w:t>
            </w:r>
          </w:p>
        </w:tc>
        <w:tc>
          <w:tcPr>
            <w:tcW w:w="1221" w:type="pct"/>
            <w:vAlign w:val="bottom"/>
          </w:tcPr>
          <w:p w:rsidR="00FA6710" w:rsidRPr="00F77575" w:rsidRDefault="00CA321F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b/>
                <w:color w:val="282A2E"/>
                <w:sz w:val="18"/>
                <w:szCs w:val="18"/>
              </w:rPr>
              <w:t>40 279</w:t>
            </w:r>
          </w:p>
        </w:tc>
        <w:tc>
          <w:tcPr>
            <w:tcW w:w="1298" w:type="pct"/>
            <w:vAlign w:val="bottom"/>
          </w:tcPr>
          <w:p w:rsidR="00FA6710" w:rsidRPr="00F77575" w:rsidRDefault="00FD0FB0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F77575">
              <w:rPr>
                <w:rFonts w:cs="Arial"/>
                <w:b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1049" w:type="pct"/>
            <w:vAlign w:val="bottom"/>
          </w:tcPr>
          <w:p w:rsidR="00FA6710" w:rsidRPr="00067A6E" w:rsidRDefault="00EB7588" w:rsidP="00067A6E">
            <w:pPr>
              <w:pStyle w:val="a3"/>
              <w:widowControl w:val="0"/>
              <w:suppressAutoHyphens/>
              <w:ind w:right="34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F77575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</w:tbl>
    <w:p w:rsidR="002E46E1" w:rsidRPr="00067A6E" w:rsidRDefault="002E46E1" w:rsidP="00067A6E">
      <w:pPr>
        <w:ind w:firstLine="0"/>
        <w:rPr>
          <w:rFonts w:cs="Arial"/>
          <w:b/>
          <w:bCs/>
          <w:color w:val="282A2E"/>
          <w:sz w:val="2"/>
          <w:szCs w:val="2"/>
        </w:rPr>
      </w:pPr>
    </w:p>
    <w:sectPr w:rsidR="002E46E1" w:rsidRPr="00067A6E" w:rsidSect="00643F9F">
      <w:footnotePr>
        <w:numStart w:val="10"/>
      </w:footnotePr>
      <w:pgSz w:w="11906" w:h="16838" w:code="9"/>
      <w:pgMar w:top="1134" w:right="1134" w:bottom="1134" w:left="1134" w:header="720" w:footer="1134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0E8" w:rsidRDefault="005710E8">
      <w:r>
        <w:separator/>
      </w:r>
    </w:p>
  </w:endnote>
  <w:endnote w:type="continuationSeparator" w:id="0">
    <w:p w:rsidR="005710E8" w:rsidRDefault="005710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0E8" w:rsidRDefault="005710E8" w:rsidP="006F08CF">
      <w:pPr>
        <w:ind w:firstLine="0"/>
      </w:pPr>
      <w:r>
        <w:separator/>
      </w:r>
    </w:p>
  </w:footnote>
  <w:footnote w:type="continuationSeparator" w:id="0">
    <w:p w:rsidR="005710E8" w:rsidRDefault="005710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5F056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6E48F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F4645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C5C17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7BA64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DCA8F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20414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E18C2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472B6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02A94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DA2296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81264F7"/>
    <w:multiLevelType w:val="hybridMultilevel"/>
    <w:tmpl w:val="9E46820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0A5FFB"/>
    <w:multiLevelType w:val="singleLevel"/>
    <w:tmpl w:val="B754A69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328423E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34211769"/>
    <w:multiLevelType w:val="hybridMultilevel"/>
    <w:tmpl w:val="26ECB52A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C45EC2"/>
    <w:multiLevelType w:val="hybridMultilevel"/>
    <w:tmpl w:val="1DB0313C"/>
    <w:lvl w:ilvl="0" w:tplc="535206EE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4173293A"/>
    <w:multiLevelType w:val="hybridMultilevel"/>
    <w:tmpl w:val="A9FC9990"/>
    <w:lvl w:ilvl="0" w:tplc="FF46D2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3AAD5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55065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2BC5D7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E62341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2A0E7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BDA6FE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36E84F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3CA01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7BA6856"/>
    <w:multiLevelType w:val="singleLevel"/>
    <w:tmpl w:val="DAE400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16"/>
  </w:num>
  <w:num w:numId="2">
    <w:abstractNumId w:val="12"/>
  </w:num>
  <w:num w:numId="3">
    <w:abstractNumId w:val="17"/>
  </w:num>
  <w:num w:numId="4">
    <w:abstractNumId w:val="13"/>
  </w:num>
  <w:num w:numId="5">
    <w:abstractNumId w:val="1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4"/>
  </w:num>
  <w:num w:numId="17">
    <w:abstractNumId w:val="11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attachedTemplate r:id="rId1"/>
  <w:stylePaneFormatFilter w:val="3F01"/>
  <w:defaultTabStop w:val="720"/>
  <w:hyphenationZone w:val="357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328705"/>
  </w:hdrShapeDefaults>
  <w:footnotePr>
    <w:numStart w:val="10"/>
    <w:footnote w:id="-1"/>
    <w:footnote w:id="0"/>
  </w:footnotePr>
  <w:endnotePr>
    <w:endnote w:id="-1"/>
    <w:endnote w:id="0"/>
  </w:endnotePr>
  <w:compat/>
  <w:rsids>
    <w:rsidRoot w:val="006D64EC"/>
    <w:rsid w:val="00003D87"/>
    <w:rsid w:val="00003EDE"/>
    <w:rsid w:val="00004314"/>
    <w:rsid w:val="000045BE"/>
    <w:rsid w:val="0000524A"/>
    <w:rsid w:val="00006018"/>
    <w:rsid w:val="000060FC"/>
    <w:rsid w:val="00006144"/>
    <w:rsid w:val="000067CF"/>
    <w:rsid w:val="00006B37"/>
    <w:rsid w:val="00010F9E"/>
    <w:rsid w:val="00011371"/>
    <w:rsid w:val="00011915"/>
    <w:rsid w:val="00011B75"/>
    <w:rsid w:val="0001209E"/>
    <w:rsid w:val="00013341"/>
    <w:rsid w:val="0001383C"/>
    <w:rsid w:val="00016D5D"/>
    <w:rsid w:val="00017F6D"/>
    <w:rsid w:val="00022B7E"/>
    <w:rsid w:val="00022C94"/>
    <w:rsid w:val="000235B9"/>
    <w:rsid w:val="00024DAA"/>
    <w:rsid w:val="000266D6"/>
    <w:rsid w:val="00026ACE"/>
    <w:rsid w:val="000302FF"/>
    <w:rsid w:val="000310CC"/>
    <w:rsid w:val="00031986"/>
    <w:rsid w:val="00031D3D"/>
    <w:rsid w:val="00033B87"/>
    <w:rsid w:val="00034233"/>
    <w:rsid w:val="00034D18"/>
    <w:rsid w:val="000354B6"/>
    <w:rsid w:val="00035A88"/>
    <w:rsid w:val="00036A3C"/>
    <w:rsid w:val="00036C36"/>
    <w:rsid w:val="00037005"/>
    <w:rsid w:val="00037A9E"/>
    <w:rsid w:val="000413C9"/>
    <w:rsid w:val="00043294"/>
    <w:rsid w:val="00044438"/>
    <w:rsid w:val="00044809"/>
    <w:rsid w:val="0004521E"/>
    <w:rsid w:val="00045895"/>
    <w:rsid w:val="000466D6"/>
    <w:rsid w:val="00047B8A"/>
    <w:rsid w:val="00050E75"/>
    <w:rsid w:val="000514FC"/>
    <w:rsid w:val="00051BCC"/>
    <w:rsid w:val="00051D02"/>
    <w:rsid w:val="000528AA"/>
    <w:rsid w:val="00054381"/>
    <w:rsid w:val="0005500A"/>
    <w:rsid w:val="000568AD"/>
    <w:rsid w:val="0006325F"/>
    <w:rsid w:val="0006335B"/>
    <w:rsid w:val="000633E6"/>
    <w:rsid w:val="00063767"/>
    <w:rsid w:val="00063EEB"/>
    <w:rsid w:val="00066109"/>
    <w:rsid w:val="00066342"/>
    <w:rsid w:val="00067242"/>
    <w:rsid w:val="00067A6E"/>
    <w:rsid w:val="000717DD"/>
    <w:rsid w:val="00071A9A"/>
    <w:rsid w:val="00071C5A"/>
    <w:rsid w:val="0007201A"/>
    <w:rsid w:val="000733DE"/>
    <w:rsid w:val="00073564"/>
    <w:rsid w:val="0007399A"/>
    <w:rsid w:val="00073F2E"/>
    <w:rsid w:val="00076237"/>
    <w:rsid w:val="00076702"/>
    <w:rsid w:val="000769C4"/>
    <w:rsid w:val="00077C37"/>
    <w:rsid w:val="0008073F"/>
    <w:rsid w:val="0008129B"/>
    <w:rsid w:val="00081BE8"/>
    <w:rsid w:val="0008255F"/>
    <w:rsid w:val="000829B6"/>
    <w:rsid w:val="000830A0"/>
    <w:rsid w:val="000838D4"/>
    <w:rsid w:val="00083F15"/>
    <w:rsid w:val="00084933"/>
    <w:rsid w:val="00084AF0"/>
    <w:rsid w:val="00084E2F"/>
    <w:rsid w:val="000859C3"/>
    <w:rsid w:val="000860E5"/>
    <w:rsid w:val="000861E2"/>
    <w:rsid w:val="00086CF0"/>
    <w:rsid w:val="00086EC9"/>
    <w:rsid w:val="0009060A"/>
    <w:rsid w:val="000907E7"/>
    <w:rsid w:val="00090C87"/>
    <w:rsid w:val="00092213"/>
    <w:rsid w:val="00092485"/>
    <w:rsid w:val="000924AC"/>
    <w:rsid w:val="00092EFF"/>
    <w:rsid w:val="0009355B"/>
    <w:rsid w:val="00094C0A"/>
    <w:rsid w:val="00094D1C"/>
    <w:rsid w:val="00094F50"/>
    <w:rsid w:val="00094F53"/>
    <w:rsid w:val="0009535B"/>
    <w:rsid w:val="000956CF"/>
    <w:rsid w:val="00095704"/>
    <w:rsid w:val="000A29CE"/>
    <w:rsid w:val="000A29FE"/>
    <w:rsid w:val="000A33A9"/>
    <w:rsid w:val="000A48D8"/>
    <w:rsid w:val="000A5534"/>
    <w:rsid w:val="000A5663"/>
    <w:rsid w:val="000A6A86"/>
    <w:rsid w:val="000A715B"/>
    <w:rsid w:val="000B0A95"/>
    <w:rsid w:val="000B1A60"/>
    <w:rsid w:val="000B20DE"/>
    <w:rsid w:val="000B2384"/>
    <w:rsid w:val="000B28A2"/>
    <w:rsid w:val="000B3573"/>
    <w:rsid w:val="000B3734"/>
    <w:rsid w:val="000B4305"/>
    <w:rsid w:val="000B53BE"/>
    <w:rsid w:val="000B55D7"/>
    <w:rsid w:val="000B5B7A"/>
    <w:rsid w:val="000C085C"/>
    <w:rsid w:val="000C2DED"/>
    <w:rsid w:val="000C377A"/>
    <w:rsid w:val="000C56DE"/>
    <w:rsid w:val="000C5996"/>
    <w:rsid w:val="000C59F5"/>
    <w:rsid w:val="000C6BAC"/>
    <w:rsid w:val="000C7C92"/>
    <w:rsid w:val="000D00D7"/>
    <w:rsid w:val="000D02AC"/>
    <w:rsid w:val="000D09E3"/>
    <w:rsid w:val="000D28A2"/>
    <w:rsid w:val="000D3241"/>
    <w:rsid w:val="000D44F0"/>
    <w:rsid w:val="000D4716"/>
    <w:rsid w:val="000D507C"/>
    <w:rsid w:val="000D6ED9"/>
    <w:rsid w:val="000D76EF"/>
    <w:rsid w:val="000E0EBD"/>
    <w:rsid w:val="000E2CC1"/>
    <w:rsid w:val="000E2D7C"/>
    <w:rsid w:val="000E3015"/>
    <w:rsid w:val="000E35CC"/>
    <w:rsid w:val="000E3BAA"/>
    <w:rsid w:val="000E5301"/>
    <w:rsid w:val="000E560A"/>
    <w:rsid w:val="000E5B92"/>
    <w:rsid w:val="000E6523"/>
    <w:rsid w:val="000E7493"/>
    <w:rsid w:val="000E790B"/>
    <w:rsid w:val="000E7F2C"/>
    <w:rsid w:val="000F02BF"/>
    <w:rsid w:val="000F1428"/>
    <w:rsid w:val="000F2C5C"/>
    <w:rsid w:val="000F420B"/>
    <w:rsid w:val="000F433B"/>
    <w:rsid w:val="000F5B9B"/>
    <w:rsid w:val="000F5C4E"/>
    <w:rsid w:val="000F7800"/>
    <w:rsid w:val="000F7DB3"/>
    <w:rsid w:val="00101408"/>
    <w:rsid w:val="00102564"/>
    <w:rsid w:val="00102A52"/>
    <w:rsid w:val="00102AEE"/>
    <w:rsid w:val="00103214"/>
    <w:rsid w:val="00103231"/>
    <w:rsid w:val="00103CBD"/>
    <w:rsid w:val="00105688"/>
    <w:rsid w:val="0010573C"/>
    <w:rsid w:val="001058D8"/>
    <w:rsid w:val="001079BA"/>
    <w:rsid w:val="001117DD"/>
    <w:rsid w:val="001142E1"/>
    <w:rsid w:val="001143C8"/>
    <w:rsid w:val="00114CFD"/>
    <w:rsid w:val="00114DE6"/>
    <w:rsid w:val="00115031"/>
    <w:rsid w:val="00116584"/>
    <w:rsid w:val="00116A51"/>
    <w:rsid w:val="00116CD3"/>
    <w:rsid w:val="00116F98"/>
    <w:rsid w:val="00116FAC"/>
    <w:rsid w:val="001175EF"/>
    <w:rsid w:val="00117F53"/>
    <w:rsid w:val="0012073E"/>
    <w:rsid w:val="001212F9"/>
    <w:rsid w:val="00124D73"/>
    <w:rsid w:val="001266D7"/>
    <w:rsid w:val="00126D52"/>
    <w:rsid w:val="00127BC8"/>
    <w:rsid w:val="00127F0E"/>
    <w:rsid w:val="001307AB"/>
    <w:rsid w:val="001331A7"/>
    <w:rsid w:val="00133597"/>
    <w:rsid w:val="001343C8"/>
    <w:rsid w:val="00134857"/>
    <w:rsid w:val="001359A9"/>
    <w:rsid w:val="0013705B"/>
    <w:rsid w:val="00137474"/>
    <w:rsid w:val="00137544"/>
    <w:rsid w:val="00137CD3"/>
    <w:rsid w:val="00137E00"/>
    <w:rsid w:val="001409E6"/>
    <w:rsid w:val="00140ABC"/>
    <w:rsid w:val="00140C62"/>
    <w:rsid w:val="00142C42"/>
    <w:rsid w:val="001444E6"/>
    <w:rsid w:val="00145F97"/>
    <w:rsid w:val="001479B9"/>
    <w:rsid w:val="00147D12"/>
    <w:rsid w:val="00150928"/>
    <w:rsid w:val="001512AD"/>
    <w:rsid w:val="00152374"/>
    <w:rsid w:val="00153918"/>
    <w:rsid w:val="00153C9D"/>
    <w:rsid w:val="001543EB"/>
    <w:rsid w:val="00154620"/>
    <w:rsid w:val="00154C5D"/>
    <w:rsid w:val="00155131"/>
    <w:rsid w:val="001555B6"/>
    <w:rsid w:val="001556FD"/>
    <w:rsid w:val="00156AA2"/>
    <w:rsid w:val="00157D68"/>
    <w:rsid w:val="00160171"/>
    <w:rsid w:val="0016161D"/>
    <w:rsid w:val="001623A3"/>
    <w:rsid w:val="00162CB1"/>
    <w:rsid w:val="00163274"/>
    <w:rsid w:val="00165363"/>
    <w:rsid w:val="00165871"/>
    <w:rsid w:val="00165F1B"/>
    <w:rsid w:val="00166083"/>
    <w:rsid w:val="001741C9"/>
    <w:rsid w:val="00175096"/>
    <w:rsid w:val="00176CD9"/>
    <w:rsid w:val="00176DAF"/>
    <w:rsid w:val="001810AF"/>
    <w:rsid w:val="00181811"/>
    <w:rsid w:val="0018322E"/>
    <w:rsid w:val="0018612C"/>
    <w:rsid w:val="001865DF"/>
    <w:rsid w:val="00186BC0"/>
    <w:rsid w:val="0018737C"/>
    <w:rsid w:val="001876C5"/>
    <w:rsid w:val="0019086C"/>
    <w:rsid w:val="00190D70"/>
    <w:rsid w:val="00192E6F"/>
    <w:rsid w:val="00193122"/>
    <w:rsid w:val="00193339"/>
    <w:rsid w:val="001951F0"/>
    <w:rsid w:val="00197075"/>
    <w:rsid w:val="001A0A96"/>
    <w:rsid w:val="001A19C6"/>
    <w:rsid w:val="001A2097"/>
    <w:rsid w:val="001A277A"/>
    <w:rsid w:val="001A364B"/>
    <w:rsid w:val="001A4F27"/>
    <w:rsid w:val="001A53A3"/>
    <w:rsid w:val="001A609D"/>
    <w:rsid w:val="001A622C"/>
    <w:rsid w:val="001A7215"/>
    <w:rsid w:val="001A7A9A"/>
    <w:rsid w:val="001B0C0B"/>
    <w:rsid w:val="001B109B"/>
    <w:rsid w:val="001B1117"/>
    <w:rsid w:val="001B2488"/>
    <w:rsid w:val="001B2A88"/>
    <w:rsid w:val="001B2BF3"/>
    <w:rsid w:val="001B2E6A"/>
    <w:rsid w:val="001B314E"/>
    <w:rsid w:val="001B3D37"/>
    <w:rsid w:val="001B4050"/>
    <w:rsid w:val="001C07CB"/>
    <w:rsid w:val="001C25E7"/>
    <w:rsid w:val="001C2742"/>
    <w:rsid w:val="001C646D"/>
    <w:rsid w:val="001C6926"/>
    <w:rsid w:val="001C73FA"/>
    <w:rsid w:val="001D1556"/>
    <w:rsid w:val="001D1F34"/>
    <w:rsid w:val="001D2137"/>
    <w:rsid w:val="001D26A9"/>
    <w:rsid w:val="001D39C8"/>
    <w:rsid w:val="001D4392"/>
    <w:rsid w:val="001D6A28"/>
    <w:rsid w:val="001D74D9"/>
    <w:rsid w:val="001D788B"/>
    <w:rsid w:val="001E307D"/>
    <w:rsid w:val="001E4773"/>
    <w:rsid w:val="001E55F6"/>
    <w:rsid w:val="001E5A85"/>
    <w:rsid w:val="001F08F2"/>
    <w:rsid w:val="001F0F48"/>
    <w:rsid w:val="001F1B4B"/>
    <w:rsid w:val="001F2320"/>
    <w:rsid w:val="001F29B9"/>
    <w:rsid w:val="001F5B62"/>
    <w:rsid w:val="001F6F46"/>
    <w:rsid w:val="001F72B3"/>
    <w:rsid w:val="0020119F"/>
    <w:rsid w:val="002021F1"/>
    <w:rsid w:val="0020245C"/>
    <w:rsid w:val="002033D7"/>
    <w:rsid w:val="00204CD8"/>
    <w:rsid w:val="00205614"/>
    <w:rsid w:val="00205AE2"/>
    <w:rsid w:val="00207941"/>
    <w:rsid w:val="002105D8"/>
    <w:rsid w:val="00210B93"/>
    <w:rsid w:val="00210F68"/>
    <w:rsid w:val="00211886"/>
    <w:rsid w:val="002138AD"/>
    <w:rsid w:val="00213D92"/>
    <w:rsid w:val="00216375"/>
    <w:rsid w:val="00216B8E"/>
    <w:rsid w:val="00217942"/>
    <w:rsid w:val="002210F1"/>
    <w:rsid w:val="00221158"/>
    <w:rsid w:val="00221531"/>
    <w:rsid w:val="00222172"/>
    <w:rsid w:val="00222788"/>
    <w:rsid w:val="00223693"/>
    <w:rsid w:val="00224467"/>
    <w:rsid w:val="00225689"/>
    <w:rsid w:val="0022669B"/>
    <w:rsid w:val="002270F7"/>
    <w:rsid w:val="002272E8"/>
    <w:rsid w:val="00227431"/>
    <w:rsid w:val="00232231"/>
    <w:rsid w:val="00232D43"/>
    <w:rsid w:val="002341A6"/>
    <w:rsid w:val="0023511D"/>
    <w:rsid w:val="00235211"/>
    <w:rsid w:val="0023662E"/>
    <w:rsid w:val="00236733"/>
    <w:rsid w:val="00236B3A"/>
    <w:rsid w:val="00237731"/>
    <w:rsid w:val="002427BB"/>
    <w:rsid w:val="00243323"/>
    <w:rsid w:val="00243698"/>
    <w:rsid w:val="00244D02"/>
    <w:rsid w:val="00244F6E"/>
    <w:rsid w:val="00244FD0"/>
    <w:rsid w:val="00246503"/>
    <w:rsid w:val="00246682"/>
    <w:rsid w:val="00246BE9"/>
    <w:rsid w:val="00250890"/>
    <w:rsid w:val="00250E61"/>
    <w:rsid w:val="00252B90"/>
    <w:rsid w:val="00252EB3"/>
    <w:rsid w:val="00253D0C"/>
    <w:rsid w:val="00254CEA"/>
    <w:rsid w:val="00255424"/>
    <w:rsid w:val="00256809"/>
    <w:rsid w:val="00256B6A"/>
    <w:rsid w:val="00257FE7"/>
    <w:rsid w:val="0026013C"/>
    <w:rsid w:val="00260DE1"/>
    <w:rsid w:val="002610AD"/>
    <w:rsid w:val="00261624"/>
    <w:rsid w:val="00262387"/>
    <w:rsid w:val="00262393"/>
    <w:rsid w:val="00262734"/>
    <w:rsid w:val="00262DA9"/>
    <w:rsid w:val="00262DDB"/>
    <w:rsid w:val="00263961"/>
    <w:rsid w:val="002647D8"/>
    <w:rsid w:val="00265131"/>
    <w:rsid w:val="00265C9B"/>
    <w:rsid w:val="00267696"/>
    <w:rsid w:val="00271675"/>
    <w:rsid w:val="002717A3"/>
    <w:rsid w:val="0027184F"/>
    <w:rsid w:val="00271FB4"/>
    <w:rsid w:val="00272A31"/>
    <w:rsid w:val="0027579E"/>
    <w:rsid w:val="0027691E"/>
    <w:rsid w:val="00276EDF"/>
    <w:rsid w:val="00277244"/>
    <w:rsid w:val="00281CDA"/>
    <w:rsid w:val="00282A38"/>
    <w:rsid w:val="00282ED6"/>
    <w:rsid w:val="002830EC"/>
    <w:rsid w:val="00285ACC"/>
    <w:rsid w:val="002874F2"/>
    <w:rsid w:val="002906C5"/>
    <w:rsid w:val="00290B7D"/>
    <w:rsid w:val="002919AF"/>
    <w:rsid w:val="00292BD2"/>
    <w:rsid w:val="00293B3D"/>
    <w:rsid w:val="002944FE"/>
    <w:rsid w:val="0029499E"/>
    <w:rsid w:val="00294A4B"/>
    <w:rsid w:val="00295452"/>
    <w:rsid w:val="00295BF0"/>
    <w:rsid w:val="00295EB6"/>
    <w:rsid w:val="0029794F"/>
    <w:rsid w:val="002A162F"/>
    <w:rsid w:val="002A2DDD"/>
    <w:rsid w:val="002A4B53"/>
    <w:rsid w:val="002A6C1F"/>
    <w:rsid w:val="002B105F"/>
    <w:rsid w:val="002B1C98"/>
    <w:rsid w:val="002B20BA"/>
    <w:rsid w:val="002B368D"/>
    <w:rsid w:val="002B3BFC"/>
    <w:rsid w:val="002B5896"/>
    <w:rsid w:val="002B5C1B"/>
    <w:rsid w:val="002B7ACF"/>
    <w:rsid w:val="002C1715"/>
    <w:rsid w:val="002C1F67"/>
    <w:rsid w:val="002C2E99"/>
    <w:rsid w:val="002C3900"/>
    <w:rsid w:val="002C3D6D"/>
    <w:rsid w:val="002C4094"/>
    <w:rsid w:val="002C4631"/>
    <w:rsid w:val="002C4B24"/>
    <w:rsid w:val="002C6228"/>
    <w:rsid w:val="002C6C0E"/>
    <w:rsid w:val="002C70EA"/>
    <w:rsid w:val="002C7817"/>
    <w:rsid w:val="002D1D89"/>
    <w:rsid w:val="002D211A"/>
    <w:rsid w:val="002D296E"/>
    <w:rsid w:val="002D2EC5"/>
    <w:rsid w:val="002D4091"/>
    <w:rsid w:val="002D694D"/>
    <w:rsid w:val="002D7FF9"/>
    <w:rsid w:val="002E0341"/>
    <w:rsid w:val="002E1086"/>
    <w:rsid w:val="002E118E"/>
    <w:rsid w:val="002E1A35"/>
    <w:rsid w:val="002E28FB"/>
    <w:rsid w:val="002E2C87"/>
    <w:rsid w:val="002E3B88"/>
    <w:rsid w:val="002E3C55"/>
    <w:rsid w:val="002E3DD4"/>
    <w:rsid w:val="002E4056"/>
    <w:rsid w:val="002E46E1"/>
    <w:rsid w:val="002E696D"/>
    <w:rsid w:val="002E710C"/>
    <w:rsid w:val="002E7296"/>
    <w:rsid w:val="002E731F"/>
    <w:rsid w:val="002E76AB"/>
    <w:rsid w:val="002F19F1"/>
    <w:rsid w:val="002F1E3A"/>
    <w:rsid w:val="002F2603"/>
    <w:rsid w:val="002F5CF4"/>
    <w:rsid w:val="002F7002"/>
    <w:rsid w:val="002F773F"/>
    <w:rsid w:val="00300DCF"/>
    <w:rsid w:val="003014A3"/>
    <w:rsid w:val="00301E3B"/>
    <w:rsid w:val="00302337"/>
    <w:rsid w:val="00302398"/>
    <w:rsid w:val="003038B5"/>
    <w:rsid w:val="00303EBF"/>
    <w:rsid w:val="00305332"/>
    <w:rsid w:val="00305471"/>
    <w:rsid w:val="00305616"/>
    <w:rsid w:val="00306821"/>
    <w:rsid w:val="00306F5B"/>
    <w:rsid w:val="0031206D"/>
    <w:rsid w:val="0031300F"/>
    <w:rsid w:val="00313FAE"/>
    <w:rsid w:val="003143B9"/>
    <w:rsid w:val="00314D29"/>
    <w:rsid w:val="00314F91"/>
    <w:rsid w:val="00315812"/>
    <w:rsid w:val="00315A64"/>
    <w:rsid w:val="003166D0"/>
    <w:rsid w:val="00316DCC"/>
    <w:rsid w:val="00317450"/>
    <w:rsid w:val="003211A1"/>
    <w:rsid w:val="00321741"/>
    <w:rsid w:val="003221C2"/>
    <w:rsid w:val="0032323C"/>
    <w:rsid w:val="00323492"/>
    <w:rsid w:val="00323B50"/>
    <w:rsid w:val="003242F2"/>
    <w:rsid w:val="00324E81"/>
    <w:rsid w:val="003269B7"/>
    <w:rsid w:val="003304ED"/>
    <w:rsid w:val="0033117A"/>
    <w:rsid w:val="00332F04"/>
    <w:rsid w:val="003350AD"/>
    <w:rsid w:val="003360D5"/>
    <w:rsid w:val="003366B8"/>
    <w:rsid w:val="003368FC"/>
    <w:rsid w:val="00336EBC"/>
    <w:rsid w:val="0034062E"/>
    <w:rsid w:val="00342904"/>
    <w:rsid w:val="00343125"/>
    <w:rsid w:val="00344F9E"/>
    <w:rsid w:val="00344FA0"/>
    <w:rsid w:val="0034528A"/>
    <w:rsid w:val="00346011"/>
    <w:rsid w:val="00347219"/>
    <w:rsid w:val="00347C20"/>
    <w:rsid w:val="00350445"/>
    <w:rsid w:val="00350F37"/>
    <w:rsid w:val="003515A0"/>
    <w:rsid w:val="003541D2"/>
    <w:rsid w:val="00355692"/>
    <w:rsid w:val="003570EC"/>
    <w:rsid w:val="00361E9D"/>
    <w:rsid w:val="00362130"/>
    <w:rsid w:val="00365938"/>
    <w:rsid w:val="0036609B"/>
    <w:rsid w:val="00372681"/>
    <w:rsid w:val="00374BD3"/>
    <w:rsid w:val="003763C9"/>
    <w:rsid w:val="00377891"/>
    <w:rsid w:val="00377E6C"/>
    <w:rsid w:val="00380DFC"/>
    <w:rsid w:val="003816D6"/>
    <w:rsid w:val="0038280B"/>
    <w:rsid w:val="00383865"/>
    <w:rsid w:val="00383B8B"/>
    <w:rsid w:val="0038412F"/>
    <w:rsid w:val="0038419E"/>
    <w:rsid w:val="00384A14"/>
    <w:rsid w:val="00384B27"/>
    <w:rsid w:val="00385475"/>
    <w:rsid w:val="00385561"/>
    <w:rsid w:val="00385EDE"/>
    <w:rsid w:val="0038609A"/>
    <w:rsid w:val="003865AC"/>
    <w:rsid w:val="00386660"/>
    <w:rsid w:val="003873AB"/>
    <w:rsid w:val="00387A40"/>
    <w:rsid w:val="00387AFD"/>
    <w:rsid w:val="00390AFC"/>
    <w:rsid w:val="003913AB"/>
    <w:rsid w:val="003933CF"/>
    <w:rsid w:val="00394B79"/>
    <w:rsid w:val="00396364"/>
    <w:rsid w:val="00397DDA"/>
    <w:rsid w:val="003A2571"/>
    <w:rsid w:val="003A49AC"/>
    <w:rsid w:val="003A49C9"/>
    <w:rsid w:val="003A6988"/>
    <w:rsid w:val="003A7146"/>
    <w:rsid w:val="003A7B7E"/>
    <w:rsid w:val="003B0EAF"/>
    <w:rsid w:val="003B1853"/>
    <w:rsid w:val="003B3FB7"/>
    <w:rsid w:val="003B45D2"/>
    <w:rsid w:val="003B556F"/>
    <w:rsid w:val="003B5710"/>
    <w:rsid w:val="003B58FB"/>
    <w:rsid w:val="003B6F87"/>
    <w:rsid w:val="003B7290"/>
    <w:rsid w:val="003B74A2"/>
    <w:rsid w:val="003B74C2"/>
    <w:rsid w:val="003B76E6"/>
    <w:rsid w:val="003C091A"/>
    <w:rsid w:val="003C1019"/>
    <w:rsid w:val="003C107F"/>
    <w:rsid w:val="003C1D52"/>
    <w:rsid w:val="003C3E36"/>
    <w:rsid w:val="003C51C4"/>
    <w:rsid w:val="003C6A72"/>
    <w:rsid w:val="003C79D2"/>
    <w:rsid w:val="003D0591"/>
    <w:rsid w:val="003D1907"/>
    <w:rsid w:val="003D3229"/>
    <w:rsid w:val="003D3E5B"/>
    <w:rsid w:val="003D4531"/>
    <w:rsid w:val="003D4D64"/>
    <w:rsid w:val="003D6D12"/>
    <w:rsid w:val="003D7C3E"/>
    <w:rsid w:val="003E132A"/>
    <w:rsid w:val="003E2A1B"/>
    <w:rsid w:val="003E5175"/>
    <w:rsid w:val="003E5322"/>
    <w:rsid w:val="003E5656"/>
    <w:rsid w:val="003E7011"/>
    <w:rsid w:val="003E704E"/>
    <w:rsid w:val="003E705D"/>
    <w:rsid w:val="003F25DE"/>
    <w:rsid w:val="003F3535"/>
    <w:rsid w:val="003F4797"/>
    <w:rsid w:val="003F5219"/>
    <w:rsid w:val="003F7FC6"/>
    <w:rsid w:val="0040026C"/>
    <w:rsid w:val="004007FE"/>
    <w:rsid w:val="004011C4"/>
    <w:rsid w:val="004014C9"/>
    <w:rsid w:val="00401790"/>
    <w:rsid w:val="004020D7"/>
    <w:rsid w:val="00402B4B"/>
    <w:rsid w:val="00403368"/>
    <w:rsid w:val="00403EE5"/>
    <w:rsid w:val="004040A8"/>
    <w:rsid w:val="0040548D"/>
    <w:rsid w:val="004061A4"/>
    <w:rsid w:val="00406F8B"/>
    <w:rsid w:val="004123CF"/>
    <w:rsid w:val="00412E05"/>
    <w:rsid w:val="00413254"/>
    <w:rsid w:val="00413E37"/>
    <w:rsid w:val="004149F5"/>
    <w:rsid w:val="00415F86"/>
    <w:rsid w:val="00416B55"/>
    <w:rsid w:val="0041756A"/>
    <w:rsid w:val="0041758A"/>
    <w:rsid w:val="004228F3"/>
    <w:rsid w:val="00422C7F"/>
    <w:rsid w:val="0042377C"/>
    <w:rsid w:val="004238ED"/>
    <w:rsid w:val="00424675"/>
    <w:rsid w:val="00424678"/>
    <w:rsid w:val="0042500F"/>
    <w:rsid w:val="004255B5"/>
    <w:rsid w:val="00426E48"/>
    <w:rsid w:val="00427002"/>
    <w:rsid w:val="00427B00"/>
    <w:rsid w:val="00430362"/>
    <w:rsid w:val="00430430"/>
    <w:rsid w:val="0043101F"/>
    <w:rsid w:val="00433C50"/>
    <w:rsid w:val="00434176"/>
    <w:rsid w:val="00434A1B"/>
    <w:rsid w:val="004355AB"/>
    <w:rsid w:val="00436CA2"/>
    <w:rsid w:val="004400D4"/>
    <w:rsid w:val="00441915"/>
    <w:rsid w:val="00441BDE"/>
    <w:rsid w:val="004423F0"/>
    <w:rsid w:val="0044271A"/>
    <w:rsid w:val="00443115"/>
    <w:rsid w:val="00444011"/>
    <w:rsid w:val="00445672"/>
    <w:rsid w:val="00445799"/>
    <w:rsid w:val="004462F7"/>
    <w:rsid w:val="0044648D"/>
    <w:rsid w:val="00450C0E"/>
    <w:rsid w:val="00450DD0"/>
    <w:rsid w:val="004511EC"/>
    <w:rsid w:val="00451238"/>
    <w:rsid w:val="00451521"/>
    <w:rsid w:val="00451553"/>
    <w:rsid w:val="004602E8"/>
    <w:rsid w:val="0046083A"/>
    <w:rsid w:val="00461658"/>
    <w:rsid w:val="0046180D"/>
    <w:rsid w:val="004635F9"/>
    <w:rsid w:val="00464159"/>
    <w:rsid w:val="00465213"/>
    <w:rsid w:val="00466B71"/>
    <w:rsid w:val="00467476"/>
    <w:rsid w:val="00467626"/>
    <w:rsid w:val="00467900"/>
    <w:rsid w:val="00467BB4"/>
    <w:rsid w:val="004709EC"/>
    <w:rsid w:val="00470B0B"/>
    <w:rsid w:val="00471699"/>
    <w:rsid w:val="0047177B"/>
    <w:rsid w:val="00471D7F"/>
    <w:rsid w:val="00472E19"/>
    <w:rsid w:val="00474D7C"/>
    <w:rsid w:val="00474E20"/>
    <w:rsid w:val="004750D7"/>
    <w:rsid w:val="004754A1"/>
    <w:rsid w:val="00476509"/>
    <w:rsid w:val="00477B5E"/>
    <w:rsid w:val="00481004"/>
    <w:rsid w:val="0048111A"/>
    <w:rsid w:val="00481D01"/>
    <w:rsid w:val="00481EB7"/>
    <w:rsid w:val="00483B81"/>
    <w:rsid w:val="00483FFB"/>
    <w:rsid w:val="00484AF1"/>
    <w:rsid w:val="00484C93"/>
    <w:rsid w:val="00485668"/>
    <w:rsid w:val="0048758C"/>
    <w:rsid w:val="00492102"/>
    <w:rsid w:val="004962D0"/>
    <w:rsid w:val="00496F5A"/>
    <w:rsid w:val="004A0D43"/>
    <w:rsid w:val="004A1892"/>
    <w:rsid w:val="004A4EC0"/>
    <w:rsid w:val="004A54CA"/>
    <w:rsid w:val="004A570E"/>
    <w:rsid w:val="004A5C0C"/>
    <w:rsid w:val="004A5F5E"/>
    <w:rsid w:val="004A74BE"/>
    <w:rsid w:val="004B0C00"/>
    <w:rsid w:val="004B2C14"/>
    <w:rsid w:val="004B36FB"/>
    <w:rsid w:val="004B541F"/>
    <w:rsid w:val="004B6B10"/>
    <w:rsid w:val="004B6F7D"/>
    <w:rsid w:val="004B7B33"/>
    <w:rsid w:val="004C0B5E"/>
    <w:rsid w:val="004C1287"/>
    <w:rsid w:val="004C2986"/>
    <w:rsid w:val="004C2B62"/>
    <w:rsid w:val="004C3016"/>
    <w:rsid w:val="004C4FFA"/>
    <w:rsid w:val="004C6303"/>
    <w:rsid w:val="004D08C2"/>
    <w:rsid w:val="004D0AED"/>
    <w:rsid w:val="004D0C2D"/>
    <w:rsid w:val="004D2031"/>
    <w:rsid w:val="004D2950"/>
    <w:rsid w:val="004D3F3D"/>
    <w:rsid w:val="004D483F"/>
    <w:rsid w:val="004D4ED2"/>
    <w:rsid w:val="004D522C"/>
    <w:rsid w:val="004D6EB4"/>
    <w:rsid w:val="004E0C40"/>
    <w:rsid w:val="004E13AF"/>
    <w:rsid w:val="004E37F8"/>
    <w:rsid w:val="004E3AA0"/>
    <w:rsid w:val="004E4232"/>
    <w:rsid w:val="004E516F"/>
    <w:rsid w:val="004E590C"/>
    <w:rsid w:val="004E6291"/>
    <w:rsid w:val="004E695E"/>
    <w:rsid w:val="004F018A"/>
    <w:rsid w:val="004F122B"/>
    <w:rsid w:val="004F3026"/>
    <w:rsid w:val="004F3239"/>
    <w:rsid w:val="004F43FB"/>
    <w:rsid w:val="004F4954"/>
    <w:rsid w:val="004F6056"/>
    <w:rsid w:val="004F754A"/>
    <w:rsid w:val="0050133E"/>
    <w:rsid w:val="00502CC3"/>
    <w:rsid w:val="00503D81"/>
    <w:rsid w:val="00504380"/>
    <w:rsid w:val="00505030"/>
    <w:rsid w:val="005105EE"/>
    <w:rsid w:val="00510E53"/>
    <w:rsid w:val="00511C12"/>
    <w:rsid w:val="00513D65"/>
    <w:rsid w:val="00513D6B"/>
    <w:rsid w:val="00521881"/>
    <w:rsid w:val="00522D4F"/>
    <w:rsid w:val="00523180"/>
    <w:rsid w:val="0052351A"/>
    <w:rsid w:val="00523789"/>
    <w:rsid w:val="00523899"/>
    <w:rsid w:val="00524114"/>
    <w:rsid w:val="00524F65"/>
    <w:rsid w:val="0052570B"/>
    <w:rsid w:val="00525A54"/>
    <w:rsid w:val="0052738C"/>
    <w:rsid w:val="00527942"/>
    <w:rsid w:val="005304CA"/>
    <w:rsid w:val="00531F7B"/>
    <w:rsid w:val="00532344"/>
    <w:rsid w:val="00533596"/>
    <w:rsid w:val="0053439E"/>
    <w:rsid w:val="0053540E"/>
    <w:rsid w:val="00535ADC"/>
    <w:rsid w:val="00537851"/>
    <w:rsid w:val="005403FF"/>
    <w:rsid w:val="005404C2"/>
    <w:rsid w:val="00540C49"/>
    <w:rsid w:val="00542693"/>
    <w:rsid w:val="0054406D"/>
    <w:rsid w:val="00544CED"/>
    <w:rsid w:val="005455A0"/>
    <w:rsid w:val="005459B1"/>
    <w:rsid w:val="005466BD"/>
    <w:rsid w:val="00546950"/>
    <w:rsid w:val="005472C7"/>
    <w:rsid w:val="005474BA"/>
    <w:rsid w:val="00550A43"/>
    <w:rsid w:val="00551E4B"/>
    <w:rsid w:val="00552010"/>
    <w:rsid w:val="00553A91"/>
    <w:rsid w:val="00554274"/>
    <w:rsid w:val="0055491E"/>
    <w:rsid w:val="00555CEB"/>
    <w:rsid w:val="005560A5"/>
    <w:rsid w:val="0055615B"/>
    <w:rsid w:val="00556761"/>
    <w:rsid w:val="00556E42"/>
    <w:rsid w:val="00560862"/>
    <w:rsid w:val="005611DC"/>
    <w:rsid w:val="00561666"/>
    <w:rsid w:val="005619C5"/>
    <w:rsid w:val="00562133"/>
    <w:rsid w:val="005629FC"/>
    <w:rsid w:val="00563228"/>
    <w:rsid w:val="00563433"/>
    <w:rsid w:val="00563F22"/>
    <w:rsid w:val="00565178"/>
    <w:rsid w:val="00565A25"/>
    <w:rsid w:val="00566E5D"/>
    <w:rsid w:val="005674A1"/>
    <w:rsid w:val="005675C2"/>
    <w:rsid w:val="00570358"/>
    <w:rsid w:val="005710E8"/>
    <w:rsid w:val="00571D7A"/>
    <w:rsid w:val="00572DE6"/>
    <w:rsid w:val="00574AF1"/>
    <w:rsid w:val="0057524E"/>
    <w:rsid w:val="00575370"/>
    <w:rsid w:val="005755B6"/>
    <w:rsid w:val="005763BB"/>
    <w:rsid w:val="00576C84"/>
    <w:rsid w:val="00576EC4"/>
    <w:rsid w:val="005775F0"/>
    <w:rsid w:val="00577724"/>
    <w:rsid w:val="00580436"/>
    <w:rsid w:val="00580544"/>
    <w:rsid w:val="00582174"/>
    <w:rsid w:val="00582E1F"/>
    <w:rsid w:val="0058471A"/>
    <w:rsid w:val="0058491A"/>
    <w:rsid w:val="00585584"/>
    <w:rsid w:val="005855FC"/>
    <w:rsid w:val="00585E9B"/>
    <w:rsid w:val="00586796"/>
    <w:rsid w:val="0059185C"/>
    <w:rsid w:val="00596F2C"/>
    <w:rsid w:val="0059751E"/>
    <w:rsid w:val="005A10CE"/>
    <w:rsid w:val="005A2BD3"/>
    <w:rsid w:val="005A2EB2"/>
    <w:rsid w:val="005A4049"/>
    <w:rsid w:val="005A4B39"/>
    <w:rsid w:val="005A4DA8"/>
    <w:rsid w:val="005A4F2E"/>
    <w:rsid w:val="005A6F15"/>
    <w:rsid w:val="005B0410"/>
    <w:rsid w:val="005B27E0"/>
    <w:rsid w:val="005B2E03"/>
    <w:rsid w:val="005B3991"/>
    <w:rsid w:val="005B4912"/>
    <w:rsid w:val="005B5616"/>
    <w:rsid w:val="005B588F"/>
    <w:rsid w:val="005B5A1A"/>
    <w:rsid w:val="005B6169"/>
    <w:rsid w:val="005B7097"/>
    <w:rsid w:val="005B7235"/>
    <w:rsid w:val="005B7ABD"/>
    <w:rsid w:val="005C0BED"/>
    <w:rsid w:val="005C12FF"/>
    <w:rsid w:val="005C24A9"/>
    <w:rsid w:val="005C325B"/>
    <w:rsid w:val="005C3CDD"/>
    <w:rsid w:val="005C4020"/>
    <w:rsid w:val="005C4667"/>
    <w:rsid w:val="005C66A9"/>
    <w:rsid w:val="005C6BCE"/>
    <w:rsid w:val="005C731A"/>
    <w:rsid w:val="005D08A7"/>
    <w:rsid w:val="005D0AAB"/>
    <w:rsid w:val="005D1345"/>
    <w:rsid w:val="005D1E95"/>
    <w:rsid w:val="005D247B"/>
    <w:rsid w:val="005D498F"/>
    <w:rsid w:val="005D4BFA"/>
    <w:rsid w:val="005D5567"/>
    <w:rsid w:val="005D5C63"/>
    <w:rsid w:val="005D5E00"/>
    <w:rsid w:val="005D5F38"/>
    <w:rsid w:val="005D70B8"/>
    <w:rsid w:val="005D73B1"/>
    <w:rsid w:val="005D762F"/>
    <w:rsid w:val="005E0B33"/>
    <w:rsid w:val="005E1637"/>
    <w:rsid w:val="005E19DA"/>
    <w:rsid w:val="005E3158"/>
    <w:rsid w:val="005E4D87"/>
    <w:rsid w:val="005E5167"/>
    <w:rsid w:val="005E6934"/>
    <w:rsid w:val="005E6DBF"/>
    <w:rsid w:val="005E6DE1"/>
    <w:rsid w:val="005E7B5E"/>
    <w:rsid w:val="005F09BF"/>
    <w:rsid w:val="005F2BBB"/>
    <w:rsid w:val="005F4911"/>
    <w:rsid w:val="005F7112"/>
    <w:rsid w:val="00600399"/>
    <w:rsid w:val="00600426"/>
    <w:rsid w:val="00601E9B"/>
    <w:rsid w:val="006025B1"/>
    <w:rsid w:val="00602BD8"/>
    <w:rsid w:val="00604EC4"/>
    <w:rsid w:val="00605550"/>
    <w:rsid w:val="006069EA"/>
    <w:rsid w:val="00606A55"/>
    <w:rsid w:val="00607A66"/>
    <w:rsid w:val="00607D50"/>
    <w:rsid w:val="00610010"/>
    <w:rsid w:val="0061195D"/>
    <w:rsid w:val="00613232"/>
    <w:rsid w:val="006132B4"/>
    <w:rsid w:val="00614002"/>
    <w:rsid w:val="006171C9"/>
    <w:rsid w:val="006222AD"/>
    <w:rsid w:val="00622392"/>
    <w:rsid w:val="00624CD1"/>
    <w:rsid w:val="0062559A"/>
    <w:rsid w:val="00625664"/>
    <w:rsid w:val="0062684F"/>
    <w:rsid w:val="006268BC"/>
    <w:rsid w:val="0062699C"/>
    <w:rsid w:val="006272D7"/>
    <w:rsid w:val="006303DC"/>
    <w:rsid w:val="00630BE5"/>
    <w:rsid w:val="00631470"/>
    <w:rsid w:val="006321A1"/>
    <w:rsid w:val="006329BB"/>
    <w:rsid w:val="00633620"/>
    <w:rsid w:val="0063363B"/>
    <w:rsid w:val="0063394D"/>
    <w:rsid w:val="00633A92"/>
    <w:rsid w:val="00634B48"/>
    <w:rsid w:val="00635E49"/>
    <w:rsid w:val="00637C09"/>
    <w:rsid w:val="00637CC8"/>
    <w:rsid w:val="00640400"/>
    <w:rsid w:val="00640B7B"/>
    <w:rsid w:val="00641536"/>
    <w:rsid w:val="00641733"/>
    <w:rsid w:val="006425B5"/>
    <w:rsid w:val="006425D6"/>
    <w:rsid w:val="00642A1D"/>
    <w:rsid w:val="00643F9F"/>
    <w:rsid w:val="00644351"/>
    <w:rsid w:val="00644902"/>
    <w:rsid w:val="00646039"/>
    <w:rsid w:val="006461C0"/>
    <w:rsid w:val="0064642E"/>
    <w:rsid w:val="006469F0"/>
    <w:rsid w:val="006501D0"/>
    <w:rsid w:val="00651ADD"/>
    <w:rsid w:val="006528B5"/>
    <w:rsid w:val="00653AB4"/>
    <w:rsid w:val="00653B1A"/>
    <w:rsid w:val="00654109"/>
    <w:rsid w:val="00655DFC"/>
    <w:rsid w:val="0065640A"/>
    <w:rsid w:val="006572E1"/>
    <w:rsid w:val="00660B0D"/>
    <w:rsid w:val="00661BA5"/>
    <w:rsid w:val="006629A0"/>
    <w:rsid w:val="00666063"/>
    <w:rsid w:val="006674C7"/>
    <w:rsid w:val="006708BD"/>
    <w:rsid w:val="00671EA6"/>
    <w:rsid w:val="006735E4"/>
    <w:rsid w:val="006762BC"/>
    <w:rsid w:val="00677390"/>
    <w:rsid w:val="00677AA1"/>
    <w:rsid w:val="0068201E"/>
    <w:rsid w:val="00682662"/>
    <w:rsid w:val="00682AC5"/>
    <w:rsid w:val="00682D59"/>
    <w:rsid w:val="006835E8"/>
    <w:rsid w:val="00684C3D"/>
    <w:rsid w:val="00684EC3"/>
    <w:rsid w:val="006853DE"/>
    <w:rsid w:val="0069280F"/>
    <w:rsid w:val="006929FD"/>
    <w:rsid w:val="00693AA8"/>
    <w:rsid w:val="0069575C"/>
    <w:rsid w:val="00695B6F"/>
    <w:rsid w:val="00695B90"/>
    <w:rsid w:val="00696A0E"/>
    <w:rsid w:val="006A1556"/>
    <w:rsid w:val="006A1585"/>
    <w:rsid w:val="006A194D"/>
    <w:rsid w:val="006A29CE"/>
    <w:rsid w:val="006A3455"/>
    <w:rsid w:val="006A47BC"/>
    <w:rsid w:val="006A50ED"/>
    <w:rsid w:val="006A5BCA"/>
    <w:rsid w:val="006A6A57"/>
    <w:rsid w:val="006A7100"/>
    <w:rsid w:val="006B0377"/>
    <w:rsid w:val="006B0518"/>
    <w:rsid w:val="006B0D4B"/>
    <w:rsid w:val="006B1CC9"/>
    <w:rsid w:val="006B42C6"/>
    <w:rsid w:val="006B5CEA"/>
    <w:rsid w:val="006B6FE6"/>
    <w:rsid w:val="006B7A7F"/>
    <w:rsid w:val="006C2DA5"/>
    <w:rsid w:val="006C44F3"/>
    <w:rsid w:val="006C4518"/>
    <w:rsid w:val="006C6ACE"/>
    <w:rsid w:val="006C78D6"/>
    <w:rsid w:val="006D23B4"/>
    <w:rsid w:val="006D2904"/>
    <w:rsid w:val="006D3344"/>
    <w:rsid w:val="006D37BD"/>
    <w:rsid w:val="006D48AA"/>
    <w:rsid w:val="006D553D"/>
    <w:rsid w:val="006D55EF"/>
    <w:rsid w:val="006D5EEF"/>
    <w:rsid w:val="006D64EC"/>
    <w:rsid w:val="006E194B"/>
    <w:rsid w:val="006E28A5"/>
    <w:rsid w:val="006E36C3"/>
    <w:rsid w:val="006E5FA0"/>
    <w:rsid w:val="006E6C48"/>
    <w:rsid w:val="006E6D6B"/>
    <w:rsid w:val="006E735E"/>
    <w:rsid w:val="006E7918"/>
    <w:rsid w:val="006F0013"/>
    <w:rsid w:val="006F0878"/>
    <w:rsid w:val="006F08CF"/>
    <w:rsid w:val="006F22FD"/>
    <w:rsid w:val="006F348A"/>
    <w:rsid w:val="006F45A5"/>
    <w:rsid w:val="006F53B2"/>
    <w:rsid w:val="006F62BD"/>
    <w:rsid w:val="006F6356"/>
    <w:rsid w:val="006F6422"/>
    <w:rsid w:val="006F7B3C"/>
    <w:rsid w:val="006F7D77"/>
    <w:rsid w:val="0070132B"/>
    <w:rsid w:val="00702C07"/>
    <w:rsid w:val="00703F6D"/>
    <w:rsid w:val="00704968"/>
    <w:rsid w:val="00706041"/>
    <w:rsid w:val="00707383"/>
    <w:rsid w:val="007075B7"/>
    <w:rsid w:val="007078F8"/>
    <w:rsid w:val="007101D0"/>
    <w:rsid w:val="00710810"/>
    <w:rsid w:val="00711D55"/>
    <w:rsid w:val="007134BC"/>
    <w:rsid w:val="00713868"/>
    <w:rsid w:val="00713F16"/>
    <w:rsid w:val="00715068"/>
    <w:rsid w:val="00715626"/>
    <w:rsid w:val="00715852"/>
    <w:rsid w:val="00715EE6"/>
    <w:rsid w:val="007167DB"/>
    <w:rsid w:val="00720318"/>
    <w:rsid w:val="007207CA"/>
    <w:rsid w:val="00721E94"/>
    <w:rsid w:val="0072482F"/>
    <w:rsid w:val="00725067"/>
    <w:rsid w:val="007252FA"/>
    <w:rsid w:val="0073052D"/>
    <w:rsid w:val="00731F88"/>
    <w:rsid w:val="00732DF0"/>
    <w:rsid w:val="00732F16"/>
    <w:rsid w:val="00733E7A"/>
    <w:rsid w:val="007346CD"/>
    <w:rsid w:val="007348B9"/>
    <w:rsid w:val="00734A65"/>
    <w:rsid w:val="00735935"/>
    <w:rsid w:val="0073745C"/>
    <w:rsid w:val="007375EA"/>
    <w:rsid w:val="0073782E"/>
    <w:rsid w:val="00740190"/>
    <w:rsid w:val="007410E2"/>
    <w:rsid w:val="007450D8"/>
    <w:rsid w:val="00745994"/>
    <w:rsid w:val="007466F0"/>
    <w:rsid w:val="00747932"/>
    <w:rsid w:val="00750420"/>
    <w:rsid w:val="00752DDB"/>
    <w:rsid w:val="00754169"/>
    <w:rsid w:val="007556EE"/>
    <w:rsid w:val="00755C99"/>
    <w:rsid w:val="00756718"/>
    <w:rsid w:val="00756BF2"/>
    <w:rsid w:val="00757276"/>
    <w:rsid w:val="00757598"/>
    <w:rsid w:val="00757D93"/>
    <w:rsid w:val="007603A5"/>
    <w:rsid w:val="0076063C"/>
    <w:rsid w:val="00760AAF"/>
    <w:rsid w:val="00760F6B"/>
    <w:rsid w:val="00761818"/>
    <w:rsid w:val="007621BA"/>
    <w:rsid w:val="00762A27"/>
    <w:rsid w:val="0076356D"/>
    <w:rsid w:val="00765E4E"/>
    <w:rsid w:val="00766063"/>
    <w:rsid w:val="00766726"/>
    <w:rsid w:val="00767B32"/>
    <w:rsid w:val="007706F6"/>
    <w:rsid w:val="00770C99"/>
    <w:rsid w:val="0077368E"/>
    <w:rsid w:val="00773E50"/>
    <w:rsid w:val="00774456"/>
    <w:rsid w:val="0077533D"/>
    <w:rsid w:val="00775B03"/>
    <w:rsid w:val="00776764"/>
    <w:rsid w:val="007768F2"/>
    <w:rsid w:val="00780060"/>
    <w:rsid w:val="0078122C"/>
    <w:rsid w:val="00781556"/>
    <w:rsid w:val="00781936"/>
    <w:rsid w:val="00782930"/>
    <w:rsid w:val="00783F12"/>
    <w:rsid w:val="00784B7F"/>
    <w:rsid w:val="007852A8"/>
    <w:rsid w:val="00786824"/>
    <w:rsid w:val="00790ECC"/>
    <w:rsid w:val="0079147F"/>
    <w:rsid w:val="00791653"/>
    <w:rsid w:val="00794AF0"/>
    <w:rsid w:val="00794D8B"/>
    <w:rsid w:val="007953D0"/>
    <w:rsid w:val="00795D81"/>
    <w:rsid w:val="007A0307"/>
    <w:rsid w:val="007A0DEA"/>
    <w:rsid w:val="007A11BA"/>
    <w:rsid w:val="007A18CC"/>
    <w:rsid w:val="007A2F64"/>
    <w:rsid w:val="007A57EB"/>
    <w:rsid w:val="007A64DB"/>
    <w:rsid w:val="007B69B2"/>
    <w:rsid w:val="007B7B0C"/>
    <w:rsid w:val="007C0703"/>
    <w:rsid w:val="007C151B"/>
    <w:rsid w:val="007C170F"/>
    <w:rsid w:val="007C3722"/>
    <w:rsid w:val="007C4236"/>
    <w:rsid w:val="007C44DD"/>
    <w:rsid w:val="007C47E6"/>
    <w:rsid w:val="007C5724"/>
    <w:rsid w:val="007C71EC"/>
    <w:rsid w:val="007C7CD8"/>
    <w:rsid w:val="007D036B"/>
    <w:rsid w:val="007D0659"/>
    <w:rsid w:val="007D27D3"/>
    <w:rsid w:val="007D2ABB"/>
    <w:rsid w:val="007D2E62"/>
    <w:rsid w:val="007D32D2"/>
    <w:rsid w:val="007D62BC"/>
    <w:rsid w:val="007D65CA"/>
    <w:rsid w:val="007D781D"/>
    <w:rsid w:val="007E0BC9"/>
    <w:rsid w:val="007E1A6B"/>
    <w:rsid w:val="007E1D88"/>
    <w:rsid w:val="007E24CB"/>
    <w:rsid w:val="007E32DF"/>
    <w:rsid w:val="007E43D3"/>
    <w:rsid w:val="007E4A79"/>
    <w:rsid w:val="007E4EDB"/>
    <w:rsid w:val="007E5AF8"/>
    <w:rsid w:val="007E6213"/>
    <w:rsid w:val="007E6CB0"/>
    <w:rsid w:val="007E72FB"/>
    <w:rsid w:val="007E7F3F"/>
    <w:rsid w:val="007F038A"/>
    <w:rsid w:val="007F0879"/>
    <w:rsid w:val="007F2AB2"/>
    <w:rsid w:val="007F3C56"/>
    <w:rsid w:val="007F3F71"/>
    <w:rsid w:val="007F44F8"/>
    <w:rsid w:val="007F557E"/>
    <w:rsid w:val="007F55B5"/>
    <w:rsid w:val="007F6922"/>
    <w:rsid w:val="007F771A"/>
    <w:rsid w:val="00800F10"/>
    <w:rsid w:val="0080315E"/>
    <w:rsid w:val="00804B6E"/>
    <w:rsid w:val="00806A0D"/>
    <w:rsid w:val="00810D1A"/>
    <w:rsid w:val="008117B9"/>
    <w:rsid w:val="00811D6D"/>
    <w:rsid w:val="008131AE"/>
    <w:rsid w:val="00814BEF"/>
    <w:rsid w:val="00816825"/>
    <w:rsid w:val="00816A66"/>
    <w:rsid w:val="00822BD5"/>
    <w:rsid w:val="008254BA"/>
    <w:rsid w:val="00825D37"/>
    <w:rsid w:val="00825E86"/>
    <w:rsid w:val="00826B66"/>
    <w:rsid w:val="008276A9"/>
    <w:rsid w:val="00827BA6"/>
    <w:rsid w:val="00830B08"/>
    <w:rsid w:val="00830E22"/>
    <w:rsid w:val="00831041"/>
    <w:rsid w:val="00831377"/>
    <w:rsid w:val="00832EEB"/>
    <w:rsid w:val="00833A20"/>
    <w:rsid w:val="00834410"/>
    <w:rsid w:val="0084094C"/>
    <w:rsid w:val="00840BD4"/>
    <w:rsid w:val="00842A68"/>
    <w:rsid w:val="00843048"/>
    <w:rsid w:val="00843158"/>
    <w:rsid w:val="00844B9C"/>
    <w:rsid w:val="00845BC6"/>
    <w:rsid w:val="008469EC"/>
    <w:rsid w:val="008470FE"/>
    <w:rsid w:val="008471B3"/>
    <w:rsid w:val="008479EF"/>
    <w:rsid w:val="008503CD"/>
    <w:rsid w:val="0085045A"/>
    <w:rsid w:val="00850DC0"/>
    <w:rsid w:val="00850E45"/>
    <w:rsid w:val="00851361"/>
    <w:rsid w:val="00853B34"/>
    <w:rsid w:val="00853BD2"/>
    <w:rsid w:val="00855162"/>
    <w:rsid w:val="00855502"/>
    <w:rsid w:val="00855596"/>
    <w:rsid w:val="00855DE2"/>
    <w:rsid w:val="008566A6"/>
    <w:rsid w:val="00856989"/>
    <w:rsid w:val="00856A88"/>
    <w:rsid w:val="008576EF"/>
    <w:rsid w:val="008614AC"/>
    <w:rsid w:val="00863320"/>
    <w:rsid w:val="008635B6"/>
    <w:rsid w:val="008643B2"/>
    <w:rsid w:val="008658EC"/>
    <w:rsid w:val="00866604"/>
    <w:rsid w:val="008669F2"/>
    <w:rsid w:val="00866FC9"/>
    <w:rsid w:val="008703BD"/>
    <w:rsid w:val="0087047C"/>
    <w:rsid w:val="008717D7"/>
    <w:rsid w:val="00871C18"/>
    <w:rsid w:val="0087269C"/>
    <w:rsid w:val="0087276A"/>
    <w:rsid w:val="0087276C"/>
    <w:rsid w:val="00873545"/>
    <w:rsid w:val="008738B0"/>
    <w:rsid w:val="00873ECD"/>
    <w:rsid w:val="00874532"/>
    <w:rsid w:val="00874815"/>
    <w:rsid w:val="00874F44"/>
    <w:rsid w:val="00875DAF"/>
    <w:rsid w:val="008761DC"/>
    <w:rsid w:val="00876E98"/>
    <w:rsid w:val="00880ABC"/>
    <w:rsid w:val="00882C16"/>
    <w:rsid w:val="008834E5"/>
    <w:rsid w:val="008838BF"/>
    <w:rsid w:val="008845A6"/>
    <w:rsid w:val="008847E2"/>
    <w:rsid w:val="00884E37"/>
    <w:rsid w:val="00886B62"/>
    <w:rsid w:val="00887186"/>
    <w:rsid w:val="00887CE4"/>
    <w:rsid w:val="0089067A"/>
    <w:rsid w:val="00890BF3"/>
    <w:rsid w:val="00890C84"/>
    <w:rsid w:val="00891535"/>
    <w:rsid w:val="008923AE"/>
    <w:rsid w:val="0089412C"/>
    <w:rsid w:val="008952FD"/>
    <w:rsid w:val="00895C36"/>
    <w:rsid w:val="008A02A2"/>
    <w:rsid w:val="008A073C"/>
    <w:rsid w:val="008A07EC"/>
    <w:rsid w:val="008A0B5A"/>
    <w:rsid w:val="008A0BEE"/>
    <w:rsid w:val="008A0E7D"/>
    <w:rsid w:val="008A1739"/>
    <w:rsid w:val="008A26A6"/>
    <w:rsid w:val="008A2F40"/>
    <w:rsid w:val="008A3818"/>
    <w:rsid w:val="008A38A6"/>
    <w:rsid w:val="008A3A47"/>
    <w:rsid w:val="008A5348"/>
    <w:rsid w:val="008A5364"/>
    <w:rsid w:val="008A636A"/>
    <w:rsid w:val="008A6A6B"/>
    <w:rsid w:val="008A6B1F"/>
    <w:rsid w:val="008A7825"/>
    <w:rsid w:val="008B0D75"/>
    <w:rsid w:val="008B198C"/>
    <w:rsid w:val="008B30E2"/>
    <w:rsid w:val="008B77CF"/>
    <w:rsid w:val="008C0B3E"/>
    <w:rsid w:val="008C21B9"/>
    <w:rsid w:val="008C2299"/>
    <w:rsid w:val="008C231A"/>
    <w:rsid w:val="008C31AC"/>
    <w:rsid w:val="008C331A"/>
    <w:rsid w:val="008C33D0"/>
    <w:rsid w:val="008C3775"/>
    <w:rsid w:val="008C3ED9"/>
    <w:rsid w:val="008C448C"/>
    <w:rsid w:val="008C451C"/>
    <w:rsid w:val="008C48CC"/>
    <w:rsid w:val="008C6357"/>
    <w:rsid w:val="008D08BF"/>
    <w:rsid w:val="008D11D6"/>
    <w:rsid w:val="008D193C"/>
    <w:rsid w:val="008D2509"/>
    <w:rsid w:val="008D3C0D"/>
    <w:rsid w:val="008D43A3"/>
    <w:rsid w:val="008D47B2"/>
    <w:rsid w:val="008D50CC"/>
    <w:rsid w:val="008D542D"/>
    <w:rsid w:val="008D673D"/>
    <w:rsid w:val="008D7602"/>
    <w:rsid w:val="008E0721"/>
    <w:rsid w:val="008E12CE"/>
    <w:rsid w:val="008E148C"/>
    <w:rsid w:val="008E177F"/>
    <w:rsid w:val="008E2105"/>
    <w:rsid w:val="008E23D3"/>
    <w:rsid w:val="008E2546"/>
    <w:rsid w:val="008E29F7"/>
    <w:rsid w:val="008E2D13"/>
    <w:rsid w:val="008E3D72"/>
    <w:rsid w:val="008E48BD"/>
    <w:rsid w:val="008E4C4B"/>
    <w:rsid w:val="008E4C53"/>
    <w:rsid w:val="008E5255"/>
    <w:rsid w:val="008E6126"/>
    <w:rsid w:val="008E6482"/>
    <w:rsid w:val="008F0256"/>
    <w:rsid w:val="008F03BE"/>
    <w:rsid w:val="008F065A"/>
    <w:rsid w:val="008F098C"/>
    <w:rsid w:val="008F2F71"/>
    <w:rsid w:val="008F441A"/>
    <w:rsid w:val="008F47BD"/>
    <w:rsid w:val="008F47C6"/>
    <w:rsid w:val="008F4A96"/>
    <w:rsid w:val="008F4FCE"/>
    <w:rsid w:val="008F5765"/>
    <w:rsid w:val="008F5B2C"/>
    <w:rsid w:val="008F6F57"/>
    <w:rsid w:val="009001A7"/>
    <w:rsid w:val="00900210"/>
    <w:rsid w:val="0090103B"/>
    <w:rsid w:val="009020BE"/>
    <w:rsid w:val="0090229D"/>
    <w:rsid w:val="00902575"/>
    <w:rsid w:val="00902F93"/>
    <w:rsid w:val="0090399B"/>
    <w:rsid w:val="00903DAE"/>
    <w:rsid w:val="00903E7A"/>
    <w:rsid w:val="0090470B"/>
    <w:rsid w:val="00904B10"/>
    <w:rsid w:val="00905DFA"/>
    <w:rsid w:val="00905F93"/>
    <w:rsid w:val="00910630"/>
    <w:rsid w:val="00910849"/>
    <w:rsid w:val="00910BDD"/>
    <w:rsid w:val="00910FC4"/>
    <w:rsid w:val="00910FF7"/>
    <w:rsid w:val="009124C1"/>
    <w:rsid w:val="00912787"/>
    <w:rsid w:val="00913857"/>
    <w:rsid w:val="009139B0"/>
    <w:rsid w:val="00913AA4"/>
    <w:rsid w:val="00914422"/>
    <w:rsid w:val="00914837"/>
    <w:rsid w:val="0091570A"/>
    <w:rsid w:val="00915A8D"/>
    <w:rsid w:val="00916A39"/>
    <w:rsid w:val="00916F80"/>
    <w:rsid w:val="0091743F"/>
    <w:rsid w:val="00921CAA"/>
    <w:rsid w:val="009220E9"/>
    <w:rsid w:val="009222FB"/>
    <w:rsid w:val="00922397"/>
    <w:rsid w:val="00924607"/>
    <w:rsid w:val="0092515B"/>
    <w:rsid w:val="00925820"/>
    <w:rsid w:val="009269BE"/>
    <w:rsid w:val="00927C4E"/>
    <w:rsid w:val="00932943"/>
    <w:rsid w:val="0093374E"/>
    <w:rsid w:val="0093407D"/>
    <w:rsid w:val="0093528A"/>
    <w:rsid w:val="00935371"/>
    <w:rsid w:val="00935D37"/>
    <w:rsid w:val="00936146"/>
    <w:rsid w:val="00937DAB"/>
    <w:rsid w:val="00941560"/>
    <w:rsid w:val="009423B1"/>
    <w:rsid w:val="00942502"/>
    <w:rsid w:val="009426C1"/>
    <w:rsid w:val="0094402C"/>
    <w:rsid w:val="009450F0"/>
    <w:rsid w:val="0094613B"/>
    <w:rsid w:val="009470D7"/>
    <w:rsid w:val="00947230"/>
    <w:rsid w:val="00947AD8"/>
    <w:rsid w:val="00947F40"/>
    <w:rsid w:val="00950356"/>
    <w:rsid w:val="00951673"/>
    <w:rsid w:val="00951A0F"/>
    <w:rsid w:val="00953F06"/>
    <w:rsid w:val="00953F65"/>
    <w:rsid w:val="00954C34"/>
    <w:rsid w:val="009550AC"/>
    <w:rsid w:val="00955500"/>
    <w:rsid w:val="00956000"/>
    <w:rsid w:val="00956157"/>
    <w:rsid w:val="00957E04"/>
    <w:rsid w:val="0096282E"/>
    <w:rsid w:val="00962BAC"/>
    <w:rsid w:val="00963579"/>
    <w:rsid w:val="00963BFA"/>
    <w:rsid w:val="00964958"/>
    <w:rsid w:val="00965A39"/>
    <w:rsid w:val="00965D74"/>
    <w:rsid w:val="0096696C"/>
    <w:rsid w:val="009674E6"/>
    <w:rsid w:val="009675A4"/>
    <w:rsid w:val="0097091E"/>
    <w:rsid w:val="00970AF2"/>
    <w:rsid w:val="00971354"/>
    <w:rsid w:val="00971B4D"/>
    <w:rsid w:val="0097266C"/>
    <w:rsid w:val="00973F79"/>
    <w:rsid w:val="00974378"/>
    <w:rsid w:val="00974C6E"/>
    <w:rsid w:val="00975558"/>
    <w:rsid w:val="0097693E"/>
    <w:rsid w:val="00976D14"/>
    <w:rsid w:val="00980269"/>
    <w:rsid w:val="009807CF"/>
    <w:rsid w:val="00980A4A"/>
    <w:rsid w:val="0098188F"/>
    <w:rsid w:val="00981AE9"/>
    <w:rsid w:val="00981AFD"/>
    <w:rsid w:val="00983142"/>
    <w:rsid w:val="00983767"/>
    <w:rsid w:val="00983FE0"/>
    <w:rsid w:val="00984497"/>
    <w:rsid w:val="009847FE"/>
    <w:rsid w:val="009851D3"/>
    <w:rsid w:val="00985510"/>
    <w:rsid w:val="0098614E"/>
    <w:rsid w:val="0098708A"/>
    <w:rsid w:val="009879A6"/>
    <w:rsid w:val="00987CDB"/>
    <w:rsid w:val="00990E31"/>
    <w:rsid w:val="00991EC0"/>
    <w:rsid w:val="00992678"/>
    <w:rsid w:val="0099352F"/>
    <w:rsid w:val="00994906"/>
    <w:rsid w:val="00995ED8"/>
    <w:rsid w:val="009960EF"/>
    <w:rsid w:val="00997155"/>
    <w:rsid w:val="00997241"/>
    <w:rsid w:val="00997595"/>
    <w:rsid w:val="009A3242"/>
    <w:rsid w:val="009A35D4"/>
    <w:rsid w:val="009A56E6"/>
    <w:rsid w:val="009A79FC"/>
    <w:rsid w:val="009A7F90"/>
    <w:rsid w:val="009B17F2"/>
    <w:rsid w:val="009B3039"/>
    <w:rsid w:val="009B3077"/>
    <w:rsid w:val="009B3B49"/>
    <w:rsid w:val="009B3DAE"/>
    <w:rsid w:val="009B4A68"/>
    <w:rsid w:val="009B53A6"/>
    <w:rsid w:val="009B56B0"/>
    <w:rsid w:val="009B70D2"/>
    <w:rsid w:val="009B7B26"/>
    <w:rsid w:val="009C11D2"/>
    <w:rsid w:val="009C1FD3"/>
    <w:rsid w:val="009C22C2"/>
    <w:rsid w:val="009C2E8E"/>
    <w:rsid w:val="009C4410"/>
    <w:rsid w:val="009C479E"/>
    <w:rsid w:val="009C4F8D"/>
    <w:rsid w:val="009C5AE0"/>
    <w:rsid w:val="009C6432"/>
    <w:rsid w:val="009C6C4A"/>
    <w:rsid w:val="009C7C0C"/>
    <w:rsid w:val="009D17F1"/>
    <w:rsid w:val="009D1AF7"/>
    <w:rsid w:val="009D1DA5"/>
    <w:rsid w:val="009D397E"/>
    <w:rsid w:val="009D39B4"/>
    <w:rsid w:val="009D4820"/>
    <w:rsid w:val="009D6C13"/>
    <w:rsid w:val="009D71EA"/>
    <w:rsid w:val="009D72AD"/>
    <w:rsid w:val="009D7353"/>
    <w:rsid w:val="009E07A4"/>
    <w:rsid w:val="009E23AD"/>
    <w:rsid w:val="009E24FF"/>
    <w:rsid w:val="009E3FAF"/>
    <w:rsid w:val="009E61ED"/>
    <w:rsid w:val="009E6EEF"/>
    <w:rsid w:val="009E7B4D"/>
    <w:rsid w:val="009F0931"/>
    <w:rsid w:val="009F0CAE"/>
    <w:rsid w:val="009F133E"/>
    <w:rsid w:val="009F1543"/>
    <w:rsid w:val="009F17D9"/>
    <w:rsid w:val="009F1D14"/>
    <w:rsid w:val="009F1D5C"/>
    <w:rsid w:val="009F1F3E"/>
    <w:rsid w:val="009F2872"/>
    <w:rsid w:val="009F3066"/>
    <w:rsid w:val="009F3186"/>
    <w:rsid w:val="009F3578"/>
    <w:rsid w:val="009F36BB"/>
    <w:rsid w:val="009F3BC7"/>
    <w:rsid w:val="009F4050"/>
    <w:rsid w:val="009F457E"/>
    <w:rsid w:val="009F5468"/>
    <w:rsid w:val="009F6DED"/>
    <w:rsid w:val="009F7436"/>
    <w:rsid w:val="009F7702"/>
    <w:rsid w:val="009F7F4D"/>
    <w:rsid w:val="00A007D4"/>
    <w:rsid w:val="00A00B00"/>
    <w:rsid w:val="00A03818"/>
    <w:rsid w:val="00A03B50"/>
    <w:rsid w:val="00A043E6"/>
    <w:rsid w:val="00A064FC"/>
    <w:rsid w:val="00A0680A"/>
    <w:rsid w:val="00A06978"/>
    <w:rsid w:val="00A074A3"/>
    <w:rsid w:val="00A1061F"/>
    <w:rsid w:val="00A11B58"/>
    <w:rsid w:val="00A12522"/>
    <w:rsid w:val="00A126A6"/>
    <w:rsid w:val="00A12EB3"/>
    <w:rsid w:val="00A134F7"/>
    <w:rsid w:val="00A15F68"/>
    <w:rsid w:val="00A164A7"/>
    <w:rsid w:val="00A17BE6"/>
    <w:rsid w:val="00A17D5D"/>
    <w:rsid w:val="00A20CCC"/>
    <w:rsid w:val="00A20FF3"/>
    <w:rsid w:val="00A21009"/>
    <w:rsid w:val="00A224B2"/>
    <w:rsid w:val="00A22E0A"/>
    <w:rsid w:val="00A23421"/>
    <w:rsid w:val="00A24245"/>
    <w:rsid w:val="00A2524B"/>
    <w:rsid w:val="00A26800"/>
    <w:rsid w:val="00A26D01"/>
    <w:rsid w:val="00A27354"/>
    <w:rsid w:val="00A30B93"/>
    <w:rsid w:val="00A323A4"/>
    <w:rsid w:val="00A32B40"/>
    <w:rsid w:val="00A340CF"/>
    <w:rsid w:val="00A36187"/>
    <w:rsid w:val="00A361DC"/>
    <w:rsid w:val="00A37F11"/>
    <w:rsid w:val="00A41FCB"/>
    <w:rsid w:val="00A42A73"/>
    <w:rsid w:val="00A44BC0"/>
    <w:rsid w:val="00A45CB6"/>
    <w:rsid w:val="00A46036"/>
    <w:rsid w:val="00A50268"/>
    <w:rsid w:val="00A5046E"/>
    <w:rsid w:val="00A51FD6"/>
    <w:rsid w:val="00A5294F"/>
    <w:rsid w:val="00A52E9A"/>
    <w:rsid w:val="00A52FEC"/>
    <w:rsid w:val="00A54F40"/>
    <w:rsid w:val="00A56B72"/>
    <w:rsid w:val="00A5705B"/>
    <w:rsid w:val="00A573EC"/>
    <w:rsid w:val="00A60953"/>
    <w:rsid w:val="00A611E3"/>
    <w:rsid w:val="00A61782"/>
    <w:rsid w:val="00A6241C"/>
    <w:rsid w:val="00A62EFD"/>
    <w:rsid w:val="00A641EC"/>
    <w:rsid w:val="00A649F4"/>
    <w:rsid w:val="00A64A73"/>
    <w:rsid w:val="00A65232"/>
    <w:rsid w:val="00A66139"/>
    <w:rsid w:val="00A66B31"/>
    <w:rsid w:val="00A66DDA"/>
    <w:rsid w:val="00A670F9"/>
    <w:rsid w:val="00A67C86"/>
    <w:rsid w:val="00A701BF"/>
    <w:rsid w:val="00A71260"/>
    <w:rsid w:val="00A72AE4"/>
    <w:rsid w:val="00A74956"/>
    <w:rsid w:val="00A757A8"/>
    <w:rsid w:val="00A76197"/>
    <w:rsid w:val="00A769E9"/>
    <w:rsid w:val="00A76C12"/>
    <w:rsid w:val="00A77254"/>
    <w:rsid w:val="00A77BFF"/>
    <w:rsid w:val="00A80CE2"/>
    <w:rsid w:val="00A80DF1"/>
    <w:rsid w:val="00A8189D"/>
    <w:rsid w:val="00A81F6D"/>
    <w:rsid w:val="00A82008"/>
    <w:rsid w:val="00A8419B"/>
    <w:rsid w:val="00A8447D"/>
    <w:rsid w:val="00A8600A"/>
    <w:rsid w:val="00A868BA"/>
    <w:rsid w:val="00A87096"/>
    <w:rsid w:val="00A87273"/>
    <w:rsid w:val="00A90ABC"/>
    <w:rsid w:val="00A90AD5"/>
    <w:rsid w:val="00A90F74"/>
    <w:rsid w:val="00A91086"/>
    <w:rsid w:val="00A92CB8"/>
    <w:rsid w:val="00A92DE6"/>
    <w:rsid w:val="00A931C9"/>
    <w:rsid w:val="00A93FBE"/>
    <w:rsid w:val="00A95F93"/>
    <w:rsid w:val="00A964BC"/>
    <w:rsid w:val="00A97BC1"/>
    <w:rsid w:val="00AA03D8"/>
    <w:rsid w:val="00AA0FAB"/>
    <w:rsid w:val="00AA19F9"/>
    <w:rsid w:val="00AA1E2D"/>
    <w:rsid w:val="00AA2173"/>
    <w:rsid w:val="00AA26C5"/>
    <w:rsid w:val="00AA2F5C"/>
    <w:rsid w:val="00AA43DA"/>
    <w:rsid w:val="00AA5092"/>
    <w:rsid w:val="00AA551D"/>
    <w:rsid w:val="00AA5FFA"/>
    <w:rsid w:val="00AA620F"/>
    <w:rsid w:val="00AB030A"/>
    <w:rsid w:val="00AB04A0"/>
    <w:rsid w:val="00AB0CF3"/>
    <w:rsid w:val="00AB2988"/>
    <w:rsid w:val="00AB2CD9"/>
    <w:rsid w:val="00AB2D19"/>
    <w:rsid w:val="00AB34C5"/>
    <w:rsid w:val="00AB67EC"/>
    <w:rsid w:val="00AB79E5"/>
    <w:rsid w:val="00AC123F"/>
    <w:rsid w:val="00AC1CD5"/>
    <w:rsid w:val="00AC2BBA"/>
    <w:rsid w:val="00AC36E1"/>
    <w:rsid w:val="00AC38F2"/>
    <w:rsid w:val="00AC50EE"/>
    <w:rsid w:val="00AC6E38"/>
    <w:rsid w:val="00AD0682"/>
    <w:rsid w:val="00AD23D7"/>
    <w:rsid w:val="00AD28BD"/>
    <w:rsid w:val="00AD2D2B"/>
    <w:rsid w:val="00AD2F36"/>
    <w:rsid w:val="00AD595E"/>
    <w:rsid w:val="00AD6E22"/>
    <w:rsid w:val="00AD7253"/>
    <w:rsid w:val="00AD744E"/>
    <w:rsid w:val="00AD750D"/>
    <w:rsid w:val="00AE0FE4"/>
    <w:rsid w:val="00AE163F"/>
    <w:rsid w:val="00AE1ADB"/>
    <w:rsid w:val="00AE1C7E"/>
    <w:rsid w:val="00AE1FAD"/>
    <w:rsid w:val="00AE27C3"/>
    <w:rsid w:val="00AE293E"/>
    <w:rsid w:val="00AE43FA"/>
    <w:rsid w:val="00AE5C49"/>
    <w:rsid w:val="00AE77E0"/>
    <w:rsid w:val="00AF22A2"/>
    <w:rsid w:val="00AF25A3"/>
    <w:rsid w:val="00AF75E5"/>
    <w:rsid w:val="00B008E9"/>
    <w:rsid w:val="00B00928"/>
    <w:rsid w:val="00B009A0"/>
    <w:rsid w:val="00B01215"/>
    <w:rsid w:val="00B02C4F"/>
    <w:rsid w:val="00B03617"/>
    <w:rsid w:val="00B03B45"/>
    <w:rsid w:val="00B0404A"/>
    <w:rsid w:val="00B045C5"/>
    <w:rsid w:val="00B071DB"/>
    <w:rsid w:val="00B104EE"/>
    <w:rsid w:val="00B11F23"/>
    <w:rsid w:val="00B14A01"/>
    <w:rsid w:val="00B17C62"/>
    <w:rsid w:val="00B17EC6"/>
    <w:rsid w:val="00B17F0A"/>
    <w:rsid w:val="00B17F54"/>
    <w:rsid w:val="00B220C3"/>
    <w:rsid w:val="00B2341A"/>
    <w:rsid w:val="00B23EAD"/>
    <w:rsid w:val="00B25B11"/>
    <w:rsid w:val="00B26517"/>
    <w:rsid w:val="00B26A2A"/>
    <w:rsid w:val="00B26FAC"/>
    <w:rsid w:val="00B30231"/>
    <w:rsid w:val="00B3031A"/>
    <w:rsid w:val="00B30A28"/>
    <w:rsid w:val="00B3187F"/>
    <w:rsid w:val="00B320AC"/>
    <w:rsid w:val="00B32E4F"/>
    <w:rsid w:val="00B333EE"/>
    <w:rsid w:val="00B33466"/>
    <w:rsid w:val="00B3604E"/>
    <w:rsid w:val="00B364CC"/>
    <w:rsid w:val="00B36A52"/>
    <w:rsid w:val="00B36C39"/>
    <w:rsid w:val="00B36D51"/>
    <w:rsid w:val="00B416A6"/>
    <w:rsid w:val="00B4212F"/>
    <w:rsid w:val="00B42C99"/>
    <w:rsid w:val="00B44331"/>
    <w:rsid w:val="00B445B2"/>
    <w:rsid w:val="00B44FEB"/>
    <w:rsid w:val="00B46C1F"/>
    <w:rsid w:val="00B46FA9"/>
    <w:rsid w:val="00B47312"/>
    <w:rsid w:val="00B47CA4"/>
    <w:rsid w:val="00B512D7"/>
    <w:rsid w:val="00B51730"/>
    <w:rsid w:val="00B51B40"/>
    <w:rsid w:val="00B52D42"/>
    <w:rsid w:val="00B541A7"/>
    <w:rsid w:val="00B5425D"/>
    <w:rsid w:val="00B54342"/>
    <w:rsid w:val="00B55CFD"/>
    <w:rsid w:val="00B56E14"/>
    <w:rsid w:val="00B574E8"/>
    <w:rsid w:val="00B5755B"/>
    <w:rsid w:val="00B57799"/>
    <w:rsid w:val="00B57990"/>
    <w:rsid w:val="00B60F15"/>
    <w:rsid w:val="00B612AD"/>
    <w:rsid w:val="00B6170F"/>
    <w:rsid w:val="00B63020"/>
    <w:rsid w:val="00B63507"/>
    <w:rsid w:val="00B6404F"/>
    <w:rsid w:val="00B6518C"/>
    <w:rsid w:val="00B65521"/>
    <w:rsid w:val="00B67A6B"/>
    <w:rsid w:val="00B703B3"/>
    <w:rsid w:val="00B70420"/>
    <w:rsid w:val="00B715FE"/>
    <w:rsid w:val="00B718D4"/>
    <w:rsid w:val="00B71E41"/>
    <w:rsid w:val="00B736EF"/>
    <w:rsid w:val="00B74D12"/>
    <w:rsid w:val="00B7552D"/>
    <w:rsid w:val="00B77399"/>
    <w:rsid w:val="00B77AC9"/>
    <w:rsid w:val="00B77F2B"/>
    <w:rsid w:val="00B800A9"/>
    <w:rsid w:val="00B804B6"/>
    <w:rsid w:val="00B829D6"/>
    <w:rsid w:val="00B82A4F"/>
    <w:rsid w:val="00B838DE"/>
    <w:rsid w:val="00B83FE0"/>
    <w:rsid w:val="00B8535D"/>
    <w:rsid w:val="00B86BBE"/>
    <w:rsid w:val="00B87091"/>
    <w:rsid w:val="00B87415"/>
    <w:rsid w:val="00B87BA1"/>
    <w:rsid w:val="00B919AC"/>
    <w:rsid w:val="00B9305D"/>
    <w:rsid w:val="00B94472"/>
    <w:rsid w:val="00B945BB"/>
    <w:rsid w:val="00B948DB"/>
    <w:rsid w:val="00B94A2C"/>
    <w:rsid w:val="00B9581E"/>
    <w:rsid w:val="00B95E73"/>
    <w:rsid w:val="00BA04BA"/>
    <w:rsid w:val="00BA04F6"/>
    <w:rsid w:val="00BA1E46"/>
    <w:rsid w:val="00BA3650"/>
    <w:rsid w:val="00BA4623"/>
    <w:rsid w:val="00BA7288"/>
    <w:rsid w:val="00BB301C"/>
    <w:rsid w:val="00BB4691"/>
    <w:rsid w:val="00BB53DF"/>
    <w:rsid w:val="00BB64C2"/>
    <w:rsid w:val="00BB6948"/>
    <w:rsid w:val="00BC021A"/>
    <w:rsid w:val="00BC0E1C"/>
    <w:rsid w:val="00BC1624"/>
    <w:rsid w:val="00BC1FF2"/>
    <w:rsid w:val="00BC22FD"/>
    <w:rsid w:val="00BC260E"/>
    <w:rsid w:val="00BC2EF5"/>
    <w:rsid w:val="00BC507B"/>
    <w:rsid w:val="00BC5494"/>
    <w:rsid w:val="00BC7489"/>
    <w:rsid w:val="00BD045F"/>
    <w:rsid w:val="00BD0E67"/>
    <w:rsid w:val="00BD1A33"/>
    <w:rsid w:val="00BD1C4D"/>
    <w:rsid w:val="00BD1D64"/>
    <w:rsid w:val="00BD2E7D"/>
    <w:rsid w:val="00BD4054"/>
    <w:rsid w:val="00BD4AFC"/>
    <w:rsid w:val="00BD52EC"/>
    <w:rsid w:val="00BD71A1"/>
    <w:rsid w:val="00BD7472"/>
    <w:rsid w:val="00BD78A2"/>
    <w:rsid w:val="00BE1148"/>
    <w:rsid w:val="00BE42CF"/>
    <w:rsid w:val="00BE67D9"/>
    <w:rsid w:val="00BE70D4"/>
    <w:rsid w:val="00BF1753"/>
    <w:rsid w:val="00BF1DE9"/>
    <w:rsid w:val="00BF30C3"/>
    <w:rsid w:val="00BF32C7"/>
    <w:rsid w:val="00BF390E"/>
    <w:rsid w:val="00BF48E7"/>
    <w:rsid w:val="00BF6E80"/>
    <w:rsid w:val="00BF78E7"/>
    <w:rsid w:val="00C00E19"/>
    <w:rsid w:val="00C01D11"/>
    <w:rsid w:val="00C0290D"/>
    <w:rsid w:val="00C0485A"/>
    <w:rsid w:val="00C05AC2"/>
    <w:rsid w:val="00C05D60"/>
    <w:rsid w:val="00C0678A"/>
    <w:rsid w:val="00C10927"/>
    <w:rsid w:val="00C10A68"/>
    <w:rsid w:val="00C10C8F"/>
    <w:rsid w:val="00C10D7C"/>
    <w:rsid w:val="00C1186B"/>
    <w:rsid w:val="00C11C10"/>
    <w:rsid w:val="00C12287"/>
    <w:rsid w:val="00C12984"/>
    <w:rsid w:val="00C12D18"/>
    <w:rsid w:val="00C131DF"/>
    <w:rsid w:val="00C13AC8"/>
    <w:rsid w:val="00C1404E"/>
    <w:rsid w:val="00C15E49"/>
    <w:rsid w:val="00C161CE"/>
    <w:rsid w:val="00C1645C"/>
    <w:rsid w:val="00C16FD9"/>
    <w:rsid w:val="00C20866"/>
    <w:rsid w:val="00C20940"/>
    <w:rsid w:val="00C20E0B"/>
    <w:rsid w:val="00C2284E"/>
    <w:rsid w:val="00C2393C"/>
    <w:rsid w:val="00C239CF"/>
    <w:rsid w:val="00C23EBC"/>
    <w:rsid w:val="00C249B1"/>
    <w:rsid w:val="00C257B7"/>
    <w:rsid w:val="00C26823"/>
    <w:rsid w:val="00C32856"/>
    <w:rsid w:val="00C33F24"/>
    <w:rsid w:val="00C33F49"/>
    <w:rsid w:val="00C35704"/>
    <w:rsid w:val="00C3595D"/>
    <w:rsid w:val="00C36E08"/>
    <w:rsid w:val="00C375FA"/>
    <w:rsid w:val="00C378D1"/>
    <w:rsid w:val="00C37B3D"/>
    <w:rsid w:val="00C4538C"/>
    <w:rsid w:val="00C467FF"/>
    <w:rsid w:val="00C46F11"/>
    <w:rsid w:val="00C47182"/>
    <w:rsid w:val="00C471D4"/>
    <w:rsid w:val="00C471E5"/>
    <w:rsid w:val="00C47CCA"/>
    <w:rsid w:val="00C51156"/>
    <w:rsid w:val="00C5238E"/>
    <w:rsid w:val="00C52867"/>
    <w:rsid w:val="00C53FF2"/>
    <w:rsid w:val="00C55100"/>
    <w:rsid w:val="00C56C82"/>
    <w:rsid w:val="00C56E97"/>
    <w:rsid w:val="00C57086"/>
    <w:rsid w:val="00C571CC"/>
    <w:rsid w:val="00C574D8"/>
    <w:rsid w:val="00C604B3"/>
    <w:rsid w:val="00C61A5B"/>
    <w:rsid w:val="00C63C64"/>
    <w:rsid w:val="00C6579C"/>
    <w:rsid w:val="00C70178"/>
    <w:rsid w:val="00C70A6A"/>
    <w:rsid w:val="00C71227"/>
    <w:rsid w:val="00C7239F"/>
    <w:rsid w:val="00C72794"/>
    <w:rsid w:val="00C728A5"/>
    <w:rsid w:val="00C729BA"/>
    <w:rsid w:val="00C73114"/>
    <w:rsid w:val="00C75651"/>
    <w:rsid w:val="00C76370"/>
    <w:rsid w:val="00C77B5D"/>
    <w:rsid w:val="00C8036D"/>
    <w:rsid w:val="00C809AB"/>
    <w:rsid w:val="00C80F3F"/>
    <w:rsid w:val="00C828C0"/>
    <w:rsid w:val="00C831C6"/>
    <w:rsid w:val="00C83773"/>
    <w:rsid w:val="00C83BD4"/>
    <w:rsid w:val="00C85256"/>
    <w:rsid w:val="00C86488"/>
    <w:rsid w:val="00C868A0"/>
    <w:rsid w:val="00C8740D"/>
    <w:rsid w:val="00C90404"/>
    <w:rsid w:val="00C90957"/>
    <w:rsid w:val="00C91F37"/>
    <w:rsid w:val="00C92676"/>
    <w:rsid w:val="00C92E4B"/>
    <w:rsid w:val="00C94A1C"/>
    <w:rsid w:val="00C94ABE"/>
    <w:rsid w:val="00C95B76"/>
    <w:rsid w:val="00C97F8E"/>
    <w:rsid w:val="00CA0A10"/>
    <w:rsid w:val="00CA0FD7"/>
    <w:rsid w:val="00CA1D10"/>
    <w:rsid w:val="00CA321F"/>
    <w:rsid w:val="00CA37CE"/>
    <w:rsid w:val="00CA3B9F"/>
    <w:rsid w:val="00CA401D"/>
    <w:rsid w:val="00CA6DEE"/>
    <w:rsid w:val="00CB0120"/>
    <w:rsid w:val="00CB0645"/>
    <w:rsid w:val="00CB27E7"/>
    <w:rsid w:val="00CB3965"/>
    <w:rsid w:val="00CB581F"/>
    <w:rsid w:val="00CB5D2D"/>
    <w:rsid w:val="00CB5E82"/>
    <w:rsid w:val="00CB633D"/>
    <w:rsid w:val="00CB7816"/>
    <w:rsid w:val="00CB79DA"/>
    <w:rsid w:val="00CB7CB6"/>
    <w:rsid w:val="00CC0447"/>
    <w:rsid w:val="00CC08AB"/>
    <w:rsid w:val="00CC1004"/>
    <w:rsid w:val="00CC186F"/>
    <w:rsid w:val="00CC2EA1"/>
    <w:rsid w:val="00CC4B95"/>
    <w:rsid w:val="00CC5B78"/>
    <w:rsid w:val="00CC5B80"/>
    <w:rsid w:val="00CC7CBC"/>
    <w:rsid w:val="00CD2D2B"/>
    <w:rsid w:val="00CD3E2E"/>
    <w:rsid w:val="00CD45CD"/>
    <w:rsid w:val="00CD479E"/>
    <w:rsid w:val="00CD4A39"/>
    <w:rsid w:val="00CD62B6"/>
    <w:rsid w:val="00CD7A79"/>
    <w:rsid w:val="00CE1354"/>
    <w:rsid w:val="00CE1B4B"/>
    <w:rsid w:val="00CE2B6E"/>
    <w:rsid w:val="00CE2C3C"/>
    <w:rsid w:val="00CE3362"/>
    <w:rsid w:val="00CE33DE"/>
    <w:rsid w:val="00CE6AAD"/>
    <w:rsid w:val="00CE727B"/>
    <w:rsid w:val="00CE7C04"/>
    <w:rsid w:val="00CE7C17"/>
    <w:rsid w:val="00CF0505"/>
    <w:rsid w:val="00CF0F73"/>
    <w:rsid w:val="00CF1B7B"/>
    <w:rsid w:val="00CF22D3"/>
    <w:rsid w:val="00CF2CA7"/>
    <w:rsid w:val="00CF5DD9"/>
    <w:rsid w:val="00CF5DE4"/>
    <w:rsid w:val="00CF6478"/>
    <w:rsid w:val="00CF6A95"/>
    <w:rsid w:val="00CF6CB9"/>
    <w:rsid w:val="00CF7164"/>
    <w:rsid w:val="00CF7196"/>
    <w:rsid w:val="00CF76BE"/>
    <w:rsid w:val="00CF7CFC"/>
    <w:rsid w:val="00D005D8"/>
    <w:rsid w:val="00D00C65"/>
    <w:rsid w:val="00D018CA"/>
    <w:rsid w:val="00D020E1"/>
    <w:rsid w:val="00D02AEA"/>
    <w:rsid w:val="00D03BAE"/>
    <w:rsid w:val="00D0432B"/>
    <w:rsid w:val="00D05B64"/>
    <w:rsid w:val="00D05E4E"/>
    <w:rsid w:val="00D062CC"/>
    <w:rsid w:val="00D06391"/>
    <w:rsid w:val="00D0662E"/>
    <w:rsid w:val="00D10794"/>
    <w:rsid w:val="00D10AD7"/>
    <w:rsid w:val="00D11189"/>
    <w:rsid w:val="00D1280E"/>
    <w:rsid w:val="00D13070"/>
    <w:rsid w:val="00D13ACF"/>
    <w:rsid w:val="00D141AB"/>
    <w:rsid w:val="00D14FE0"/>
    <w:rsid w:val="00D15523"/>
    <w:rsid w:val="00D1556A"/>
    <w:rsid w:val="00D15CFE"/>
    <w:rsid w:val="00D16582"/>
    <w:rsid w:val="00D16632"/>
    <w:rsid w:val="00D16F30"/>
    <w:rsid w:val="00D17184"/>
    <w:rsid w:val="00D172D4"/>
    <w:rsid w:val="00D17D98"/>
    <w:rsid w:val="00D21FA9"/>
    <w:rsid w:val="00D230D7"/>
    <w:rsid w:val="00D23A50"/>
    <w:rsid w:val="00D24A05"/>
    <w:rsid w:val="00D25608"/>
    <w:rsid w:val="00D26796"/>
    <w:rsid w:val="00D32158"/>
    <w:rsid w:val="00D32704"/>
    <w:rsid w:val="00D32953"/>
    <w:rsid w:val="00D33993"/>
    <w:rsid w:val="00D33B3D"/>
    <w:rsid w:val="00D34110"/>
    <w:rsid w:val="00D35326"/>
    <w:rsid w:val="00D3563D"/>
    <w:rsid w:val="00D35A99"/>
    <w:rsid w:val="00D35D35"/>
    <w:rsid w:val="00D36CCF"/>
    <w:rsid w:val="00D37128"/>
    <w:rsid w:val="00D37626"/>
    <w:rsid w:val="00D41887"/>
    <w:rsid w:val="00D41EAF"/>
    <w:rsid w:val="00D425D9"/>
    <w:rsid w:val="00D42771"/>
    <w:rsid w:val="00D431BA"/>
    <w:rsid w:val="00D466D7"/>
    <w:rsid w:val="00D47978"/>
    <w:rsid w:val="00D47D42"/>
    <w:rsid w:val="00D47F7B"/>
    <w:rsid w:val="00D513F9"/>
    <w:rsid w:val="00D51683"/>
    <w:rsid w:val="00D51A52"/>
    <w:rsid w:val="00D54773"/>
    <w:rsid w:val="00D57073"/>
    <w:rsid w:val="00D57910"/>
    <w:rsid w:val="00D57EEE"/>
    <w:rsid w:val="00D60418"/>
    <w:rsid w:val="00D61846"/>
    <w:rsid w:val="00D62E90"/>
    <w:rsid w:val="00D63A2B"/>
    <w:rsid w:val="00D6478A"/>
    <w:rsid w:val="00D652CA"/>
    <w:rsid w:val="00D65A70"/>
    <w:rsid w:val="00D65BF5"/>
    <w:rsid w:val="00D66A07"/>
    <w:rsid w:val="00D66E65"/>
    <w:rsid w:val="00D71054"/>
    <w:rsid w:val="00D72E82"/>
    <w:rsid w:val="00D7320A"/>
    <w:rsid w:val="00D748FE"/>
    <w:rsid w:val="00D74AF7"/>
    <w:rsid w:val="00D752F1"/>
    <w:rsid w:val="00D76B4D"/>
    <w:rsid w:val="00D772F1"/>
    <w:rsid w:val="00D77747"/>
    <w:rsid w:val="00D81845"/>
    <w:rsid w:val="00D84094"/>
    <w:rsid w:val="00D84151"/>
    <w:rsid w:val="00D842B7"/>
    <w:rsid w:val="00D85A62"/>
    <w:rsid w:val="00D8668B"/>
    <w:rsid w:val="00D87092"/>
    <w:rsid w:val="00D87C14"/>
    <w:rsid w:val="00D90B02"/>
    <w:rsid w:val="00D93CA7"/>
    <w:rsid w:val="00D93EFF"/>
    <w:rsid w:val="00D9572B"/>
    <w:rsid w:val="00D95FB4"/>
    <w:rsid w:val="00D9717E"/>
    <w:rsid w:val="00D97864"/>
    <w:rsid w:val="00D97870"/>
    <w:rsid w:val="00DA0256"/>
    <w:rsid w:val="00DA1ED7"/>
    <w:rsid w:val="00DA2A80"/>
    <w:rsid w:val="00DA34FB"/>
    <w:rsid w:val="00DA3F52"/>
    <w:rsid w:val="00DA4103"/>
    <w:rsid w:val="00DA59F5"/>
    <w:rsid w:val="00DA5B67"/>
    <w:rsid w:val="00DA6B81"/>
    <w:rsid w:val="00DA7599"/>
    <w:rsid w:val="00DB3680"/>
    <w:rsid w:val="00DB49D2"/>
    <w:rsid w:val="00DB7A4D"/>
    <w:rsid w:val="00DC038A"/>
    <w:rsid w:val="00DC0686"/>
    <w:rsid w:val="00DC0D18"/>
    <w:rsid w:val="00DC17E1"/>
    <w:rsid w:val="00DC19DB"/>
    <w:rsid w:val="00DC4666"/>
    <w:rsid w:val="00DC50E0"/>
    <w:rsid w:val="00DC6833"/>
    <w:rsid w:val="00DC7795"/>
    <w:rsid w:val="00DC7C2F"/>
    <w:rsid w:val="00DD0742"/>
    <w:rsid w:val="00DD0FB7"/>
    <w:rsid w:val="00DD15B1"/>
    <w:rsid w:val="00DD204A"/>
    <w:rsid w:val="00DD21CE"/>
    <w:rsid w:val="00DD262A"/>
    <w:rsid w:val="00DD2BE2"/>
    <w:rsid w:val="00DD2F6E"/>
    <w:rsid w:val="00DD309C"/>
    <w:rsid w:val="00DD3920"/>
    <w:rsid w:val="00DD3B8C"/>
    <w:rsid w:val="00DD43B2"/>
    <w:rsid w:val="00DD50AE"/>
    <w:rsid w:val="00DD52C7"/>
    <w:rsid w:val="00DD62A2"/>
    <w:rsid w:val="00DD64F5"/>
    <w:rsid w:val="00DD76B6"/>
    <w:rsid w:val="00DD7791"/>
    <w:rsid w:val="00DE2684"/>
    <w:rsid w:val="00DE552A"/>
    <w:rsid w:val="00DE7D74"/>
    <w:rsid w:val="00DF028B"/>
    <w:rsid w:val="00DF15F8"/>
    <w:rsid w:val="00DF19A2"/>
    <w:rsid w:val="00DF1AD7"/>
    <w:rsid w:val="00DF2AD7"/>
    <w:rsid w:val="00DF30FE"/>
    <w:rsid w:val="00DF38F7"/>
    <w:rsid w:val="00DF5317"/>
    <w:rsid w:val="00DF602C"/>
    <w:rsid w:val="00DF6A64"/>
    <w:rsid w:val="00DF7331"/>
    <w:rsid w:val="00E019E5"/>
    <w:rsid w:val="00E01FC4"/>
    <w:rsid w:val="00E050F0"/>
    <w:rsid w:val="00E055FA"/>
    <w:rsid w:val="00E068E2"/>
    <w:rsid w:val="00E07421"/>
    <w:rsid w:val="00E1161F"/>
    <w:rsid w:val="00E11F93"/>
    <w:rsid w:val="00E15112"/>
    <w:rsid w:val="00E17E63"/>
    <w:rsid w:val="00E20FB5"/>
    <w:rsid w:val="00E2181C"/>
    <w:rsid w:val="00E22884"/>
    <w:rsid w:val="00E22B65"/>
    <w:rsid w:val="00E22DB8"/>
    <w:rsid w:val="00E25781"/>
    <w:rsid w:val="00E261E8"/>
    <w:rsid w:val="00E2797B"/>
    <w:rsid w:val="00E309A0"/>
    <w:rsid w:val="00E320FF"/>
    <w:rsid w:val="00E32744"/>
    <w:rsid w:val="00E37BF8"/>
    <w:rsid w:val="00E37F8F"/>
    <w:rsid w:val="00E401B6"/>
    <w:rsid w:val="00E4060D"/>
    <w:rsid w:val="00E40CE9"/>
    <w:rsid w:val="00E41687"/>
    <w:rsid w:val="00E41903"/>
    <w:rsid w:val="00E41B7D"/>
    <w:rsid w:val="00E42D15"/>
    <w:rsid w:val="00E444B0"/>
    <w:rsid w:val="00E4476C"/>
    <w:rsid w:val="00E45122"/>
    <w:rsid w:val="00E45382"/>
    <w:rsid w:val="00E4657C"/>
    <w:rsid w:val="00E46A7A"/>
    <w:rsid w:val="00E47D86"/>
    <w:rsid w:val="00E50833"/>
    <w:rsid w:val="00E513BC"/>
    <w:rsid w:val="00E55855"/>
    <w:rsid w:val="00E55A7B"/>
    <w:rsid w:val="00E577D4"/>
    <w:rsid w:val="00E6300A"/>
    <w:rsid w:val="00E63766"/>
    <w:rsid w:val="00E64F8F"/>
    <w:rsid w:val="00E67B09"/>
    <w:rsid w:val="00E67F88"/>
    <w:rsid w:val="00E7027D"/>
    <w:rsid w:val="00E70FA1"/>
    <w:rsid w:val="00E72D86"/>
    <w:rsid w:val="00E74EFB"/>
    <w:rsid w:val="00E75D6A"/>
    <w:rsid w:val="00E76013"/>
    <w:rsid w:val="00E76245"/>
    <w:rsid w:val="00E7683C"/>
    <w:rsid w:val="00E773B5"/>
    <w:rsid w:val="00E77B8B"/>
    <w:rsid w:val="00E81539"/>
    <w:rsid w:val="00E81A3F"/>
    <w:rsid w:val="00E81D92"/>
    <w:rsid w:val="00E821B9"/>
    <w:rsid w:val="00E82292"/>
    <w:rsid w:val="00E830B9"/>
    <w:rsid w:val="00E84DAA"/>
    <w:rsid w:val="00E85708"/>
    <w:rsid w:val="00E8633C"/>
    <w:rsid w:val="00E8646E"/>
    <w:rsid w:val="00E86F5D"/>
    <w:rsid w:val="00E912AC"/>
    <w:rsid w:val="00E920B1"/>
    <w:rsid w:val="00E927CA"/>
    <w:rsid w:val="00E936F4"/>
    <w:rsid w:val="00E96F29"/>
    <w:rsid w:val="00E975D8"/>
    <w:rsid w:val="00EA0DCB"/>
    <w:rsid w:val="00EA0F0A"/>
    <w:rsid w:val="00EA15A8"/>
    <w:rsid w:val="00EA1A3A"/>
    <w:rsid w:val="00EA27BE"/>
    <w:rsid w:val="00EA4001"/>
    <w:rsid w:val="00EA4717"/>
    <w:rsid w:val="00EA5B56"/>
    <w:rsid w:val="00EA5E66"/>
    <w:rsid w:val="00EA5FC7"/>
    <w:rsid w:val="00EA6825"/>
    <w:rsid w:val="00EA699B"/>
    <w:rsid w:val="00EA6B78"/>
    <w:rsid w:val="00EA76AE"/>
    <w:rsid w:val="00EB0094"/>
    <w:rsid w:val="00EB2328"/>
    <w:rsid w:val="00EB3E32"/>
    <w:rsid w:val="00EB4A23"/>
    <w:rsid w:val="00EB5729"/>
    <w:rsid w:val="00EB5B8C"/>
    <w:rsid w:val="00EB7588"/>
    <w:rsid w:val="00EB7608"/>
    <w:rsid w:val="00EB7EE4"/>
    <w:rsid w:val="00EC0286"/>
    <w:rsid w:val="00EC0E08"/>
    <w:rsid w:val="00EC1085"/>
    <w:rsid w:val="00EC27BD"/>
    <w:rsid w:val="00EC3ADA"/>
    <w:rsid w:val="00EC3FA5"/>
    <w:rsid w:val="00EC473D"/>
    <w:rsid w:val="00EC53B4"/>
    <w:rsid w:val="00EC5F2B"/>
    <w:rsid w:val="00ED2105"/>
    <w:rsid w:val="00ED422D"/>
    <w:rsid w:val="00ED59A3"/>
    <w:rsid w:val="00ED67F4"/>
    <w:rsid w:val="00ED7C6C"/>
    <w:rsid w:val="00EE01A8"/>
    <w:rsid w:val="00EE14A1"/>
    <w:rsid w:val="00EE231A"/>
    <w:rsid w:val="00EE25DF"/>
    <w:rsid w:val="00EE2803"/>
    <w:rsid w:val="00EE5702"/>
    <w:rsid w:val="00EE6129"/>
    <w:rsid w:val="00EE64CD"/>
    <w:rsid w:val="00EE65CB"/>
    <w:rsid w:val="00EE7791"/>
    <w:rsid w:val="00EE7868"/>
    <w:rsid w:val="00EE7CAE"/>
    <w:rsid w:val="00EF0414"/>
    <w:rsid w:val="00EF2A70"/>
    <w:rsid w:val="00EF2EE2"/>
    <w:rsid w:val="00EF3482"/>
    <w:rsid w:val="00EF50DE"/>
    <w:rsid w:val="00EF5633"/>
    <w:rsid w:val="00EF575F"/>
    <w:rsid w:val="00EF5EF1"/>
    <w:rsid w:val="00EF7969"/>
    <w:rsid w:val="00F0034E"/>
    <w:rsid w:val="00F0094A"/>
    <w:rsid w:val="00F0170A"/>
    <w:rsid w:val="00F0173D"/>
    <w:rsid w:val="00F0175F"/>
    <w:rsid w:val="00F024C2"/>
    <w:rsid w:val="00F04388"/>
    <w:rsid w:val="00F05635"/>
    <w:rsid w:val="00F06993"/>
    <w:rsid w:val="00F07E30"/>
    <w:rsid w:val="00F1011F"/>
    <w:rsid w:val="00F1077E"/>
    <w:rsid w:val="00F129BC"/>
    <w:rsid w:val="00F148C7"/>
    <w:rsid w:val="00F156E1"/>
    <w:rsid w:val="00F15A87"/>
    <w:rsid w:val="00F15E30"/>
    <w:rsid w:val="00F16035"/>
    <w:rsid w:val="00F169EE"/>
    <w:rsid w:val="00F16F2A"/>
    <w:rsid w:val="00F1785A"/>
    <w:rsid w:val="00F20B43"/>
    <w:rsid w:val="00F226EF"/>
    <w:rsid w:val="00F2294F"/>
    <w:rsid w:val="00F2427D"/>
    <w:rsid w:val="00F24AD8"/>
    <w:rsid w:val="00F24CDB"/>
    <w:rsid w:val="00F24E75"/>
    <w:rsid w:val="00F251D9"/>
    <w:rsid w:val="00F256E3"/>
    <w:rsid w:val="00F26099"/>
    <w:rsid w:val="00F263DF"/>
    <w:rsid w:val="00F30A42"/>
    <w:rsid w:val="00F312CD"/>
    <w:rsid w:val="00F33642"/>
    <w:rsid w:val="00F33852"/>
    <w:rsid w:val="00F358AC"/>
    <w:rsid w:val="00F37888"/>
    <w:rsid w:val="00F4004E"/>
    <w:rsid w:val="00F40B01"/>
    <w:rsid w:val="00F40EBA"/>
    <w:rsid w:val="00F4157A"/>
    <w:rsid w:val="00F436F7"/>
    <w:rsid w:val="00F472AE"/>
    <w:rsid w:val="00F47F97"/>
    <w:rsid w:val="00F5044B"/>
    <w:rsid w:val="00F508BB"/>
    <w:rsid w:val="00F50F3E"/>
    <w:rsid w:val="00F521D3"/>
    <w:rsid w:val="00F52756"/>
    <w:rsid w:val="00F52E93"/>
    <w:rsid w:val="00F53088"/>
    <w:rsid w:val="00F533FB"/>
    <w:rsid w:val="00F5494C"/>
    <w:rsid w:val="00F54CB3"/>
    <w:rsid w:val="00F552C0"/>
    <w:rsid w:val="00F5568B"/>
    <w:rsid w:val="00F56BF9"/>
    <w:rsid w:val="00F56F84"/>
    <w:rsid w:val="00F63A19"/>
    <w:rsid w:val="00F64835"/>
    <w:rsid w:val="00F667F0"/>
    <w:rsid w:val="00F66EB9"/>
    <w:rsid w:val="00F67E8E"/>
    <w:rsid w:val="00F7032E"/>
    <w:rsid w:val="00F719EC"/>
    <w:rsid w:val="00F72CFE"/>
    <w:rsid w:val="00F73EC3"/>
    <w:rsid w:val="00F74AA9"/>
    <w:rsid w:val="00F74CF3"/>
    <w:rsid w:val="00F75254"/>
    <w:rsid w:val="00F76340"/>
    <w:rsid w:val="00F772E5"/>
    <w:rsid w:val="00F77575"/>
    <w:rsid w:val="00F775CE"/>
    <w:rsid w:val="00F81B37"/>
    <w:rsid w:val="00F81D16"/>
    <w:rsid w:val="00F8307E"/>
    <w:rsid w:val="00F83CBD"/>
    <w:rsid w:val="00F83F9F"/>
    <w:rsid w:val="00F85A3D"/>
    <w:rsid w:val="00F87C5C"/>
    <w:rsid w:val="00F87D2E"/>
    <w:rsid w:val="00F921D6"/>
    <w:rsid w:val="00F92D52"/>
    <w:rsid w:val="00F92E6A"/>
    <w:rsid w:val="00F958A8"/>
    <w:rsid w:val="00F96393"/>
    <w:rsid w:val="00F9754A"/>
    <w:rsid w:val="00FA02B4"/>
    <w:rsid w:val="00FA0CEC"/>
    <w:rsid w:val="00FA1A35"/>
    <w:rsid w:val="00FA1C47"/>
    <w:rsid w:val="00FA2187"/>
    <w:rsid w:val="00FA2640"/>
    <w:rsid w:val="00FA624B"/>
    <w:rsid w:val="00FA6710"/>
    <w:rsid w:val="00FA6DBD"/>
    <w:rsid w:val="00FA6FC8"/>
    <w:rsid w:val="00FA7BFD"/>
    <w:rsid w:val="00FB07B3"/>
    <w:rsid w:val="00FB0B1C"/>
    <w:rsid w:val="00FB0D4F"/>
    <w:rsid w:val="00FB1600"/>
    <w:rsid w:val="00FB251E"/>
    <w:rsid w:val="00FB32F8"/>
    <w:rsid w:val="00FB40D1"/>
    <w:rsid w:val="00FB6677"/>
    <w:rsid w:val="00FB705C"/>
    <w:rsid w:val="00FC1FFE"/>
    <w:rsid w:val="00FC249E"/>
    <w:rsid w:val="00FC2802"/>
    <w:rsid w:val="00FC3E71"/>
    <w:rsid w:val="00FC3F48"/>
    <w:rsid w:val="00FC4156"/>
    <w:rsid w:val="00FC4C74"/>
    <w:rsid w:val="00FC6D57"/>
    <w:rsid w:val="00FC7B7A"/>
    <w:rsid w:val="00FD021A"/>
    <w:rsid w:val="00FD0FB0"/>
    <w:rsid w:val="00FD276E"/>
    <w:rsid w:val="00FD365A"/>
    <w:rsid w:val="00FD3791"/>
    <w:rsid w:val="00FD592B"/>
    <w:rsid w:val="00FD71E4"/>
    <w:rsid w:val="00FD7707"/>
    <w:rsid w:val="00FE02E8"/>
    <w:rsid w:val="00FE07B9"/>
    <w:rsid w:val="00FE12B8"/>
    <w:rsid w:val="00FE1927"/>
    <w:rsid w:val="00FE255B"/>
    <w:rsid w:val="00FE2D5E"/>
    <w:rsid w:val="00FE33B6"/>
    <w:rsid w:val="00FE3A37"/>
    <w:rsid w:val="00FE3CD7"/>
    <w:rsid w:val="00FE48B3"/>
    <w:rsid w:val="00FE4D4F"/>
    <w:rsid w:val="00FE50FA"/>
    <w:rsid w:val="00FE67D5"/>
    <w:rsid w:val="00FE7102"/>
    <w:rsid w:val="00FE7995"/>
    <w:rsid w:val="00FF19FA"/>
    <w:rsid w:val="00FF2059"/>
    <w:rsid w:val="00FF2B82"/>
    <w:rsid w:val="00FF2D33"/>
    <w:rsid w:val="00FF4A31"/>
    <w:rsid w:val="00FF4E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8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E03"/>
    <w:pPr>
      <w:ind w:firstLine="709"/>
      <w:jc w:val="both"/>
    </w:pPr>
    <w:rPr>
      <w:rFonts w:ascii="Arial" w:hAnsi="Arial"/>
      <w:sz w:val="28"/>
    </w:rPr>
  </w:style>
  <w:style w:type="paragraph" w:styleId="1">
    <w:name w:val="heading 1"/>
    <w:basedOn w:val="a"/>
    <w:next w:val="a"/>
    <w:qFormat/>
    <w:rsid w:val="005B2E03"/>
    <w:pPr>
      <w:keepNext/>
      <w:ind w:firstLine="0"/>
      <w:jc w:val="center"/>
      <w:outlineLvl w:val="0"/>
    </w:pPr>
    <w:rPr>
      <w:b/>
      <w:caps/>
      <w:kern w:val="28"/>
      <w:sz w:val="32"/>
    </w:rPr>
  </w:style>
  <w:style w:type="paragraph" w:styleId="2">
    <w:name w:val="heading 2"/>
    <w:basedOn w:val="a"/>
    <w:next w:val="a"/>
    <w:link w:val="20"/>
    <w:qFormat/>
    <w:rsid w:val="005B2E03"/>
    <w:pPr>
      <w:keepNext/>
      <w:spacing w:before="240" w:after="60"/>
      <w:jc w:val="left"/>
      <w:outlineLvl w:val="1"/>
    </w:pPr>
    <w:rPr>
      <w:b/>
      <w:sz w:val="32"/>
    </w:rPr>
  </w:style>
  <w:style w:type="paragraph" w:styleId="3">
    <w:name w:val="heading 3"/>
    <w:basedOn w:val="a"/>
    <w:next w:val="a"/>
    <w:qFormat/>
    <w:rsid w:val="005B2E03"/>
    <w:pPr>
      <w:keepNext/>
      <w:spacing w:before="240" w:after="60"/>
      <w:outlineLvl w:val="2"/>
    </w:pPr>
    <w:rPr>
      <w:sz w:val="24"/>
    </w:rPr>
  </w:style>
  <w:style w:type="paragraph" w:styleId="4">
    <w:name w:val="heading 4"/>
    <w:basedOn w:val="a"/>
    <w:next w:val="a"/>
    <w:qFormat/>
    <w:rsid w:val="005B2E03"/>
    <w:pPr>
      <w:keepNext/>
      <w:jc w:val="center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5B2E03"/>
    <w:pPr>
      <w:keepNext/>
      <w:ind w:firstLine="0"/>
      <w:outlineLvl w:val="4"/>
    </w:pPr>
    <w:rPr>
      <w:b/>
    </w:rPr>
  </w:style>
  <w:style w:type="paragraph" w:styleId="6">
    <w:name w:val="heading 6"/>
    <w:basedOn w:val="a"/>
    <w:next w:val="a"/>
    <w:link w:val="60"/>
    <w:qFormat/>
    <w:rsid w:val="005B2E03"/>
    <w:pPr>
      <w:keepNext/>
      <w:ind w:firstLine="0"/>
      <w:jc w:val="left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в таблице"/>
    <w:basedOn w:val="a"/>
    <w:rsid w:val="005B2E03"/>
    <w:pPr>
      <w:ind w:firstLine="0"/>
      <w:jc w:val="left"/>
    </w:pPr>
    <w:rPr>
      <w:sz w:val="24"/>
    </w:rPr>
  </w:style>
  <w:style w:type="character" w:styleId="a4">
    <w:name w:val="footnote reference"/>
    <w:semiHidden/>
    <w:rsid w:val="005B2E03"/>
    <w:rPr>
      <w:rFonts w:ascii="Times New Roman" w:hAnsi="Times New Roman"/>
      <w:i/>
      <w:sz w:val="24"/>
      <w:vertAlign w:val="baseline"/>
    </w:rPr>
  </w:style>
  <w:style w:type="paragraph" w:styleId="a5">
    <w:name w:val="footnote text"/>
    <w:basedOn w:val="a"/>
    <w:link w:val="a6"/>
    <w:semiHidden/>
    <w:rsid w:val="005B2E03"/>
    <w:rPr>
      <w:rFonts w:ascii="Times New Roman" w:hAnsi="Times New Roman"/>
      <w:i/>
      <w:sz w:val="24"/>
    </w:rPr>
  </w:style>
  <w:style w:type="paragraph" w:styleId="21">
    <w:name w:val="Body Text Indent 2"/>
    <w:basedOn w:val="a"/>
    <w:link w:val="22"/>
    <w:rsid w:val="005B2E03"/>
  </w:style>
  <w:style w:type="paragraph" w:styleId="30">
    <w:name w:val="Body Text Indent 3"/>
    <w:basedOn w:val="a"/>
    <w:link w:val="31"/>
    <w:rsid w:val="005B2E03"/>
  </w:style>
  <w:style w:type="paragraph" w:styleId="a7">
    <w:name w:val="Normal (Web)"/>
    <w:basedOn w:val="a"/>
    <w:rsid w:val="005B2E03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styleId="a8">
    <w:name w:val="List Bullet"/>
    <w:basedOn w:val="a"/>
    <w:rsid w:val="005B2E03"/>
    <w:pPr>
      <w:tabs>
        <w:tab w:val="num" w:pos="360"/>
      </w:tabs>
      <w:ind w:left="360" w:hanging="360"/>
    </w:pPr>
  </w:style>
  <w:style w:type="paragraph" w:styleId="23">
    <w:name w:val="List Bullet 2"/>
    <w:basedOn w:val="a"/>
    <w:rsid w:val="005B2E03"/>
    <w:pPr>
      <w:tabs>
        <w:tab w:val="num" w:pos="643"/>
      </w:tabs>
      <w:ind w:left="643" w:hanging="360"/>
    </w:pPr>
  </w:style>
  <w:style w:type="paragraph" w:styleId="32">
    <w:name w:val="List Bullet 3"/>
    <w:basedOn w:val="a"/>
    <w:rsid w:val="005B2E03"/>
    <w:pPr>
      <w:tabs>
        <w:tab w:val="num" w:pos="926"/>
      </w:tabs>
      <w:ind w:left="926" w:hanging="360"/>
    </w:pPr>
  </w:style>
  <w:style w:type="paragraph" w:styleId="40">
    <w:name w:val="List Bullet 4"/>
    <w:basedOn w:val="a"/>
    <w:rsid w:val="005B2E03"/>
    <w:pPr>
      <w:tabs>
        <w:tab w:val="num" w:pos="1209"/>
      </w:tabs>
      <w:ind w:left="1209" w:hanging="360"/>
    </w:pPr>
  </w:style>
  <w:style w:type="paragraph" w:styleId="51">
    <w:name w:val="List Bullet 5"/>
    <w:basedOn w:val="a"/>
    <w:rsid w:val="005B2E03"/>
    <w:pPr>
      <w:tabs>
        <w:tab w:val="num" w:pos="1492"/>
      </w:tabs>
      <w:ind w:left="1492" w:hanging="360"/>
    </w:pPr>
  </w:style>
  <w:style w:type="paragraph" w:styleId="a9">
    <w:name w:val="List Number"/>
    <w:basedOn w:val="a"/>
    <w:rsid w:val="005B2E03"/>
    <w:pPr>
      <w:tabs>
        <w:tab w:val="num" w:pos="360"/>
      </w:tabs>
      <w:ind w:left="360" w:hanging="360"/>
    </w:pPr>
  </w:style>
  <w:style w:type="paragraph" w:styleId="24">
    <w:name w:val="List Number 2"/>
    <w:basedOn w:val="a"/>
    <w:rsid w:val="005B2E03"/>
    <w:pPr>
      <w:tabs>
        <w:tab w:val="num" w:pos="643"/>
      </w:tabs>
      <w:ind w:left="643" w:hanging="360"/>
    </w:pPr>
  </w:style>
  <w:style w:type="paragraph" w:styleId="33">
    <w:name w:val="List Number 3"/>
    <w:basedOn w:val="a"/>
    <w:rsid w:val="005B2E03"/>
    <w:pPr>
      <w:tabs>
        <w:tab w:val="num" w:pos="926"/>
      </w:tabs>
      <w:ind w:left="926" w:hanging="360"/>
    </w:pPr>
  </w:style>
  <w:style w:type="paragraph" w:styleId="41">
    <w:name w:val="List Number 4"/>
    <w:basedOn w:val="a"/>
    <w:rsid w:val="005B2E03"/>
    <w:pPr>
      <w:tabs>
        <w:tab w:val="num" w:pos="1209"/>
      </w:tabs>
      <w:ind w:left="1209" w:hanging="360"/>
    </w:pPr>
  </w:style>
  <w:style w:type="paragraph" w:styleId="52">
    <w:name w:val="List Number 5"/>
    <w:basedOn w:val="a"/>
    <w:rsid w:val="005B2E03"/>
    <w:pPr>
      <w:tabs>
        <w:tab w:val="num" w:pos="1492"/>
      </w:tabs>
      <w:ind w:left="1492" w:hanging="360"/>
    </w:pPr>
  </w:style>
  <w:style w:type="table" w:styleId="aa">
    <w:name w:val="Table Grid"/>
    <w:basedOn w:val="a1"/>
    <w:rsid w:val="0013705B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endnote text"/>
    <w:basedOn w:val="a"/>
    <w:semiHidden/>
    <w:rsid w:val="00E975D8"/>
    <w:rPr>
      <w:sz w:val="20"/>
    </w:rPr>
  </w:style>
  <w:style w:type="character" w:styleId="ac">
    <w:name w:val="endnote reference"/>
    <w:semiHidden/>
    <w:rsid w:val="00E975D8"/>
    <w:rPr>
      <w:vertAlign w:val="superscript"/>
    </w:rPr>
  </w:style>
  <w:style w:type="character" w:customStyle="1" w:styleId="20">
    <w:name w:val="Заголовок 2 Знак"/>
    <w:link w:val="2"/>
    <w:rsid w:val="00BD71A1"/>
    <w:rPr>
      <w:rFonts w:ascii="Arial" w:hAnsi="Arial"/>
      <w:b/>
      <w:sz w:val="32"/>
    </w:rPr>
  </w:style>
  <w:style w:type="character" w:customStyle="1" w:styleId="22">
    <w:name w:val="Основной текст с отступом 2 Знак"/>
    <w:link w:val="21"/>
    <w:rsid w:val="00BD71A1"/>
    <w:rPr>
      <w:rFonts w:ascii="Arial" w:hAnsi="Arial"/>
      <w:sz w:val="28"/>
    </w:rPr>
  </w:style>
  <w:style w:type="paragraph" w:styleId="ad">
    <w:name w:val="header"/>
    <w:basedOn w:val="a"/>
    <w:link w:val="ae"/>
    <w:rsid w:val="0070496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704968"/>
    <w:rPr>
      <w:rFonts w:ascii="Arial" w:hAnsi="Arial"/>
      <w:sz w:val="28"/>
    </w:rPr>
  </w:style>
  <w:style w:type="paragraph" w:styleId="af">
    <w:name w:val="footer"/>
    <w:basedOn w:val="a"/>
    <w:link w:val="af0"/>
    <w:rsid w:val="0070496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704968"/>
    <w:rPr>
      <w:rFonts w:ascii="Arial" w:hAnsi="Arial"/>
      <w:sz w:val="28"/>
    </w:rPr>
  </w:style>
  <w:style w:type="character" w:customStyle="1" w:styleId="60">
    <w:name w:val="Заголовок 6 Знак"/>
    <w:link w:val="6"/>
    <w:rsid w:val="00995ED8"/>
    <w:rPr>
      <w:rFonts w:ascii="Arial" w:hAnsi="Arial"/>
      <w:b/>
      <w:bCs/>
      <w:sz w:val="28"/>
    </w:rPr>
  </w:style>
  <w:style w:type="character" w:customStyle="1" w:styleId="50">
    <w:name w:val="Заголовок 5 Знак"/>
    <w:link w:val="5"/>
    <w:rsid w:val="006B1CC9"/>
    <w:rPr>
      <w:rFonts w:ascii="Arial" w:hAnsi="Arial"/>
      <w:b/>
      <w:sz w:val="28"/>
    </w:rPr>
  </w:style>
  <w:style w:type="character" w:customStyle="1" w:styleId="31">
    <w:name w:val="Основной текст с отступом 3 Знак"/>
    <w:link w:val="30"/>
    <w:rsid w:val="006B1CC9"/>
    <w:rPr>
      <w:rFonts w:ascii="Arial" w:hAnsi="Arial"/>
      <w:sz w:val="28"/>
    </w:rPr>
  </w:style>
  <w:style w:type="character" w:customStyle="1" w:styleId="a6">
    <w:name w:val="Текст сноски Знак"/>
    <w:link w:val="a5"/>
    <w:semiHidden/>
    <w:rsid w:val="001E307D"/>
    <w:rPr>
      <w:i/>
      <w:sz w:val="24"/>
    </w:rPr>
  </w:style>
  <w:style w:type="paragraph" w:styleId="af1">
    <w:name w:val="Balloon Text"/>
    <w:basedOn w:val="a"/>
    <w:link w:val="af2"/>
    <w:semiHidden/>
    <w:unhideWhenUsed/>
    <w:rsid w:val="0006634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0663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tod.STAT\Application%20Data\Microsoft\&#1064;&#1072;&#1073;&#1083;&#1086;&#1085;&#1099;\&#1044;&#1086;&#1082;&#1083;&#1072;&#107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37248-E4A2-458C-9923-672D62A07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Доклад.dot</Template>
  <TotalTime>2752</TotalTime>
  <Pages>2</Pages>
  <Words>458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Инвестиции и строительство</vt:lpstr>
    </vt:vector>
  </TitlesOfParts>
  <Company>Комитет статистики</Company>
  <LinksUpToDate>false</LinksUpToDate>
  <CharactersWithSpaces>2695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Инвестиции и строительство</dc:title>
  <dc:creator>1</dc:creator>
  <cp:lastModifiedBy>P41_TatarincevaAA</cp:lastModifiedBy>
  <cp:revision>376</cp:revision>
  <cp:lastPrinted>2024-07-19T01:00:00Z</cp:lastPrinted>
  <dcterms:created xsi:type="dcterms:W3CDTF">2021-02-15T23:02:00Z</dcterms:created>
  <dcterms:modified xsi:type="dcterms:W3CDTF">2024-08-01T03:13:00Z</dcterms:modified>
</cp:coreProperties>
</file>